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05DE2E5D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2F1670">
        <w:rPr>
          <w:rStyle w:val="head-activityType"/>
          <w:color w:val="000000" w:themeColor="text1"/>
          <w:sz w:val="36"/>
          <w:szCs w:val="36"/>
        </w:rPr>
        <w:t>3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  <w:bookmarkStart w:id="0" w:name="_GoBack"/>
      <w:bookmarkEnd w:id="0"/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923969F" wp14:editId="13E2DA7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095E2A33" w14:textId="77777777" w:rsidR="002F1670" w:rsidRDefault="002F1670" w:rsidP="002F1670">
      <w:pPr>
        <w:pStyle w:val="instruction"/>
      </w:pPr>
      <w:r>
        <w:t>1</w:t>
      </w:r>
      <w:r>
        <w:tab/>
      </w:r>
      <w:r w:rsidRPr="000F1CA3">
        <w:t>Look and number.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2F1670" w14:paraId="44940B13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7C859A60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93B165" wp14:editId="00E4D258">
                  <wp:extent cx="1015200" cy="950400"/>
                  <wp:effectExtent l="0" t="0" r="1270" b="254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00" cy="95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C804964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2FAA75" wp14:editId="656620C8">
                  <wp:extent cx="913052" cy="932688"/>
                  <wp:effectExtent l="0" t="0" r="190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998" cy="939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08C4630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0539F6" wp14:editId="1A0475F2">
                  <wp:extent cx="960120" cy="922835"/>
                  <wp:effectExtent l="0" t="0" r="5080" b="444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009" cy="934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306D7681" w14:textId="77777777" w:rsidR="002F1670" w:rsidRPr="00117BF5" w:rsidRDefault="002F1670" w:rsidP="00331079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72680F3F" w14:textId="77777777" w:rsidR="002F1670" w:rsidRPr="000F1CA3" w:rsidRDefault="002F1670" w:rsidP="00331079">
            <w:pPr>
              <w:pStyle w:val="activity-numbered--table"/>
              <w:rPr>
                <w:rStyle w:val="wol"/>
              </w:rPr>
            </w:pPr>
            <w:r w:rsidRPr="000F1CA3">
              <w:t xml:space="preserve">climb </w:t>
            </w:r>
            <w:r w:rsidRPr="000F1CA3">
              <w:rPr>
                <w:rStyle w:val="wol"/>
              </w:rPr>
              <w:t>     </w:t>
            </w:r>
          </w:p>
          <w:p w14:paraId="1D1DE2AB" w14:textId="77777777" w:rsidR="002F1670" w:rsidRPr="000F1CA3" w:rsidRDefault="002F1670" w:rsidP="00331079">
            <w:pPr>
              <w:pStyle w:val="activity-numbered--table"/>
              <w:rPr>
                <w:rStyle w:val="wol"/>
              </w:rPr>
            </w:pPr>
            <w:r w:rsidRPr="000F1CA3">
              <w:t xml:space="preserve">play basketball </w:t>
            </w:r>
            <w:r w:rsidRPr="000F1CA3">
              <w:rPr>
                <w:rStyle w:val="wol"/>
              </w:rPr>
              <w:t>     </w:t>
            </w:r>
          </w:p>
          <w:p w14:paraId="1E8D7A7D" w14:textId="77777777" w:rsidR="002F1670" w:rsidRPr="000F1CA3" w:rsidRDefault="002F1670" w:rsidP="00331079">
            <w:pPr>
              <w:pStyle w:val="activity-numbered--table"/>
              <w:rPr>
                <w:rStyle w:val="wol"/>
              </w:rPr>
            </w:pPr>
            <w:r w:rsidRPr="000F1CA3">
              <w:t xml:space="preserve">dance </w:t>
            </w:r>
            <w:r w:rsidRPr="000F1CA3">
              <w:rPr>
                <w:rStyle w:val="wol"/>
              </w:rPr>
              <w:t>     </w:t>
            </w:r>
          </w:p>
          <w:p w14:paraId="34A0C203" w14:textId="77777777" w:rsidR="002F1670" w:rsidRPr="000F1CA3" w:rsidRDefault="002F1670" w:rsidP="00331079">
            <w:pPr>
              <w:pStyle w:val="activity-numbered--table"/>
              <w:rPr>
                <w:rStyle w:val="wol"/>
              </w:rPr>
            </w:pPr>
            <w:r w:rsidRPr="000F1CA3">
              <w:t xml:space="preserve">play tennis </w:t>
            </w:r>
            <w:r w:rsidRPr="000F1CA3">
              <w:rPr>
                <w:rStyle w:val="wol"/>
              </w:rPr>
              <w:t>     </w:t>
            </w:r>
          </w:p>
          <w:p w14:paraId="163FB433" w14:textId="77777777" w:rsidR="002F1670" w:rsidRPr="000F1CA3" w:rsidRDefault="002F1670" w:rsidP="00331079">
            <w:pPr>
              <w:pStyle w:val="activity-numbered--table"/>
              <w:rPr>
                <w:rStyle w:val="wol"/>
              </w:rPr>
            </w:pPr>
            <w:r w:rsidRPr="000F1CA3">
              <w:t xml:space="preserve">draw </w:t>
            </w:r>
            <w:r w:rsidRPr="000F1CA3">
              <w:rPr>
                <w:rStyle w:val="wol"/>
              </w:rPr>
              <w:t>     </w:t>
            </w:r>
          </w:p>
          <w:p w14:paraId="24F0CA77" w14:textId="77777777" w:rsidR="002F1670" w:rsidRPr="001F1EEA" w:rsidRDefault="002F1670" w:rsidP="00331079">
            <w:pPr>
              <w:pStyle w:val="activity-numbered--table"/>
              <w:rPr>
                <w:u w:val="single" w:color="000000"/>
              </w:rPr>
            </w:pPr>
            <w:r w:rsidRPr="000F1CA3">
              <w:t xml:space="preserve">play football </w:t>
            </w:r>
            <w:r w:rsidRPr="000F1CA3">
              <w:rPr>
                <w:rStyle w:val="wol"/>
              </w:rPr>
              <w:t>     </w:t>
            </w:r>
          </w:p>
        </w:tc>
      </w:tr>
      <w:tr w:rsidR="002F1670" w:rsidRPr="00685431" w14:paraId="6F5196EC" w14:textId="77777777" w:rsidTr="00331079">
        <w:trPr>
          <w:cantSplit/>
          <w:trHeight w:val="567"/>
        </w:trPr>
        <w:tc>
          <w:tcPr>
            <w:tcW w:w="1984" w:type="dxa"/>
            <w:vAlign w:val="center"/>
          </w:tcPr>
          <w:p w14:paraId="7E79BB8E" w14:textId="77777777" w:rsidR="002F1670" w:rsidRPr="00685431" w:rsidRDefault="002F1670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1F1D26C2" w14:textId="77777777" w:rsidR="002F1670" w:rsidRPr="00685431" w:rsidRDefault="002F1670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3C6490CE" w14:textId="77777777" w:rsidR="002F1670" w:rsidRPr="00685431" w:rsidRDefault="002F1670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9140EBE" w14:textId="77777777" w:rsidR="002F1670" w:rsidRDefault="002F167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1867C0C" w14:textId="77777777" w:rsidR="002F1670" w:rsidRDefault="002F1670" w:rsidP="00331079">
            <w:pPr>
              <w:pStyle w:val="activity-numbered--centered"/>
            </w:pPr>
          </w:p>
        </w:tc>
      </w:tr>
      <w:tr w:rsidR="002F1670" w14:paraId="2FD655BE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2817CF47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3CBCCA" wp14:editId="382D8953">
                  <wp:extent cx="986117" cy="914400"/>
                  <wp:effectExtent l="0" t="0" r="508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205" cy="924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4778DDE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0F9257" wp14:editId="45FA08C6">
                  <wp:extent cx="964095" cy="886968"/>
                  <wp:effectExtent l="0" t="0" r="1270" b="254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890" cy="8941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98A4487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ECCC9E" wp14:editId="242F62AE">
                  <wp:extent cx="914400" cy="914400"/>
                  <wp:effectExtent l="0" t="0" r="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628" cy="919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873E8CC" w14:textId="77777777" w:rsidR="002F1670" w:rsidRDefault="002F1670" w:rsidP="00331079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1B6E0AF" w14:textId="77777777" w:rsidR="002F1670" w:rsidRDefault="002F1670" w:rsidP="00331079">
            <w:pPr>
              <w:rPr>
                <w:noProof/>
              </w:rPr>
            </w:pPr>
          </w:p>
        </w:tc>
      </w:tr>
      <w:tr w:rsidR="002F1670" w14:paraId="1F83306F" w14:textId="77777777" w:rsidTr="00331079">
        <w:trPr>
          <w:cantSplit/>
          <w:trHeight w:val="567"/>
        </w:trPr>
        <w:tc>
          <w:tcPr>
            <w:tcW w:w="1984" w:type="dxa"/>
            <w:vAlign w:val="center"/>
          </w:tcPr>
          <w:p w14:paraId="4CA42E64" w14:textId="77777777" w:rsidR="002F1670" w:rsidRDefault="002F1670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5194A066" w14:textId="77777777" w:rsidR="002F1670" w:rsidRDefault="002F1670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4DDA3C60" w14:textId="77777777" w:rsidR="002F1670" w:rsidRDefault="002F1670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484B081D" w14:textId="77777777" w:rsidR="002F1670" w:rsidRDefault="002F167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1832731" w14:textId="77777777" w:rsidR="002F1670" w:rsidRDefault="002F1670" w:rsidP="00331079">
            <w:pPr>
              <w:pStyle w:val="activity-numbered--centered"/>
            </w:pPr>
          </w:p>
        </w:tc>
      </w:tr>
    </w:tbl>
    <w:p w14:paraId="06E5DD8F" w14:textId="77777777" w:rsidR="002F1670" w:rsidRDefault="002F1670" w:rsidP="002F1670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3B715DA6" w14:textId="77777777" w:rsidR="002F1670" w:rsidRDefault="002F1670" w:rsidP="002F1670">
      <w:pPr>
        <w:pStyle w:val="instruction"/>
      </w:pPr>
      <w:r>
        <w:t>2</w:t>
      </w:r>
      <w:r>
        <w:tab/>
      </w:r>
      <w:r w:rsidRPr="002D2043">
        <w:t>Look and write.</w:t>
      </w:r>
    </w:p>
    <w:p w14:paraId="07228F53" w14:textId="5A566705" w:rsidR="002F1670" w:rsidRDefault="002F1670" w:rsidP="000657F5">
      <w:pPr>
        <w:pStyle w:val="wordpool-text"/>
        <w:ind w:right="4942"/>
      </w:pPr>
      <w:r w:rsidRPr="000F1CA3">
        <w:t>catch</w:t>
      </w:r>
      <w:r w:rsidRPr="002D2043">
        <w:t> </w:t>
      </w:r>
      <w:r w:rsidRPr="000F1CA3">
        <w:t>fly</w:t>
      </w:r>
      <w:r w:rsidRPr="002D2043">
        <w:t> </w:t>
      </w:r>
      <w:r w:rsidRPr="000F1CA3">
        <w:t>jump</w:t>
      </w:r>
      <w:r w:rsidRPr="002D2043">
        <w:t> </w:t>
      </w:r>
      <w:r w:rsidRPr="000F1CA3">
        <w:t>run</w:t>
      </w:r>
      <w:r w:rsidRPr="002D2043">
        <w:t> </w:t>
      </w:r>
      <w:r w:rsidRPr="000F1CA3">
        <w:t>swim</w:t>
      </w:r>
      <w:r w:rsidRPr="002D2043">
        <w:t> </w:t>
      </w:r>
      <w:r w:rsidRPr="000F1CA3">
        <w:t>talk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2F1670" w14:paraId="38D7D04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53E10F0F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9747BC" wp14:editId="48E98361">
                  <wp:extent cx="1147172" cy="804418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328" cy="821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C0B9D38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37E99E" wp14:editId="4161F5BB">
                  <wp:extent cx="591373" cy="786257"/>
                  <wp:effectExtent l="0" t="0" r="5715" b="127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992" cy="800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49B6753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BD83F0" wp14:editId="661CEA70">
                  <wp:extent cx="1108414" cy="77724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254" cy="791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670" w:rsidRPr="00685431" w14:paraId="2DB37E62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4A5D96DF" w14:textId="7C2422C3" w:rsidR="002F1670" w:rsidRPr="00685431" w:rsidRDefault="002F1670" w:rsidP="00331079">
            <w:pPr>
              <w:pStyle w:val="activity-numbered--centered"/>
              <w:jc w:val="left"/>
            </w:pPr>
            <w:r w:rsidRPr="000F1CA3">
              <w:t>1</w:t>
            </w:r>
            <w:r>
              <w:tab/>
            </w:r>
            <w:r w:rsidRPr="000F1CA3">
              <w:rPr>
                <w:szCs w:val="28"/>
              </w:rPr>
              <w:t>c</w:t>
            </w:r>
            <w:r w:rsidRPr="000F1CA3">
              <w:rPr>
                <w:rStyle w:val="wol"/>
                <w:sz w:val="28"/>
                <w:szCs w:val="28"/>
              </w:rPr>
              <w:t>                            </w:t>
            </w:r>
            <w:r w:rsidRPr="000657F5">
              <w:rPr>
                <w:rStyle w:val="wol"/>
                <w:sz w:val="28"/>
                <w:szCs w:val="28"/>
                <w:u w:val="none"/>
              </w:rPr>
              <w:t>h</w:t>
            </w:r>
          </w:p>
        </w:tc>
        <w:tc>
          <w:tcPr>
            <w:tcW w:w="2778" w:type="dxa"/>
            <w:vAlign w:val="center"/>
          </w:tcPr>
          <w:p w14:paraId="0371BE82" w14:textId="4D25C42F" w:rsidR="002F1670" w:rsidRPr="00685431" w:rsidRDefault="002F1670" w:rsidP="00331079">
            <w:pPr>
              <w:pStyle w:val="activity-numbered--centered"/>
              <w:jc w:val="left"/>
            </w:pPr>
            <w:r w:rsidRPr="000F1CA3">
              <w:t>2</w:t>
            </w:r>
            <w:r>
              <w:tab/>
            </w:r>
            <w:r w:rsidRPr="000F1CA3">
              <w:rPr>
                <w:szCs w:val="28"/>
              </w:rPr>
              <w:t>s</w:t>
            </w:r>
            <w:r w:rsidRPr="000F1CA3">
              <w:rPr>
                <w:rStyle w:val="wol"/>
                <w:sz w:val="28"/>
                <w:szCs w:val="28"/>
              </w:rPr>
              <w:t>                           </w:t>
            </w:r>
            <w:r w:rsidRPr="000657F5">
              <w:rPr>
                <w:rStyle w:val="wol"/>
                <w:sz w:val="28"/>
                <w:szCs w:val="28"/>
                <w:u w:val="none"/>
              </w:rPr>
              <w:t>m</w:t>
            </w:r>
          </w:p>
        </w:tc>
        <w:tc>
          <w:tcPr>
            <w:tcW w:w="2778" w:type="dxa"/>
            <w:vAlign w:val="center"/>
          </w:tcPr>
          <w:p w14:paraId="3DA63E5E" w14:textId="68EA79FB" w:rsidR="002F1670" w:rsidRPr="00685431" w:rsidRDefault="002F1670" w:rsidP="00331079">
            <w:pPr>
              <w:pStyle w:val="activity-numbered--centered"/>
              <w:jc w:val="left"/>
            </w:pPr>
            <w:r w:rsidRPr="000F1CA3">
              <w:t>3</w:t>
            </w:r>
            <w:r>
              <w:tab/>
            </w:r>
            <w:r w:rsidRPr="000F1CA3">
              <w:rPr>
                <w:szCs w:val="28"/>
              </w:rPr>
              <w:t>j</w:t>
            </w:r>
            <w:r w:rsidRPr="000F1CA3">
              <w:rPr>
                <w:rStyle w:val="wol"/>
                <w:sz w:val="28"/>
                <w:szCs w:val="28"/>
              </w:rPr>
              <w:t>                             </w:t>
            </w:r>
            <w:r w:rsidRPr="000657F5">
              <w:rPr>
                <w:rStyle w:val="wol"/>
                <w:sz w:val="28"/>
                <w:szCs w:val="28"/>
                <w:u w:val="none"/>
              </w:rPr>
              <w:t>p</w:t>
            </w:r>
          </w:p>
        </w:tc>
      </w:tr>
      <w:tr w:rsidR="002F1670" w14:paraId="00CEA695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5A042E19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7AE468" wp14:editId="7E5AACEA">
                  <wp:extent cx="1133526" cy="786384"/>
                  <wp:effectExtent l="0" t="0" r="0" b="127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754" cy="789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D694D45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CD1E93" wp14:editId="77A8923A">
                  <wp:extent cx="587213" cy="78740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371" cy="795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BC64840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5A1041" wp14:editId="18FEB9C7">
                  <wp:extent cx="585216" cy="771423"/>
                  <wp:effectExtent l="0" t="0" r="0" b="381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024" cy="78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670" w14:paraId="6D14863E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12D941D4" w14:textId="556063FB" w:rsidR="002F1670" w:rsidRDefault="002F1670" w:rsidP="00331079">
            <w:pPr>
              <w:pStyle w:val="activity-numbered--centered"/>
              <w:jc w:val="left"/>
            </w:pPr>
            <w:r w:rsidRPr="000F1CA3">
              <w:t>4</w:t>
            </w:r>
            <w:r w:rsidRPr="000F1CA3">
              <w:tab/>
            </w:r>
            <w:r w:rsidRPr="000F1CA3">
              <w:rPr>
                <w:szCs w:val="28"/>
              </w:rPr>
              <w:t>f</w:t>
            </w:r>
            <w:r w:rsidRPr="000F1CA3">
              <w:rPr>
                <w:rStyle w:val="wol"/>
                <w:sz w:val="28"/>
                <w:szCs w:val="28"/>
              </w:rPr>
              <w:t>                           </w:t>
            </w:r>
            <w:r w:rsidRPr="002A5BDB">
              <w:rPr>
                <w:rStyle w:val="wol"/>
                <w:sz w:val="28"/>
                <w:szCs w:val="28"/>
                <w:u w:val="none"/>
              </w:rPr>
              <w:t>y</w:t>
            </w:r>
          </w:p>
        </w:tc>
        <w:tc>
          <w:tcPr>
            <w:tcW w:w="2778" w:type="dxa"/>
            <w:vAlign w:val="center"/>
          </w:tcPr>
          <w:p w14:paraId="33BF0F20" w14:textId="41DB0F0E" w:rsidR="002F1670" w:rsidRDefault="002F1670" w:rsidP="00331079">
            <w:pPr>
              <w:pStyle w:val="activity-numbered--centered"/>
              <w:jc w:val="left"/>
            </w:pPr>
            <w:r w:rsidRPr="000F1CA3">
              <w:t>5</w:t>
            </w:r>
            <w:r w:rsidRPr="000F1CA3">
              <w:tab/>
            </w:r>
            <w:r w:rsidRPr="000F1CA3">
              <w:rPr>
                <w:szCs w:val="28"/>
              </w:rPr>
              <w:t>r</w:t>
            </w:r>
            <w:r w:rsidRPr="000F1CA3">
              <w:rPr>
                <w:rStyle w:val="wol"/>
                <w:sz w:val="28"/>
                <w:szCs w:val="28"/>
              </w:rPr>
              <w:t>                         </w:t>
            </w:r>
            <w:r w:rsidRPr="002A5BDB">
              <w:rPr>
                <w:rStyle w:val="wol"/>
                <w:sz w:val="28"/>
                <w:szCs w:val="28"/>
                <w:u w:val="none"/>
              </w:rPr>
              <w:t>n</w:t>
            </w:r>
          </w:p>
        </w:tc>
        <w:tc>
          <w:tcPr>
            <w:tcW w:w="2778" w:type="dxa"/>
            <w:vAlign w:val="center"/>
          </w:tcPr>
          <w:p w14:paraId="43B40AF1" w14:textId="33F0551B" w:rsidR="002F1670" w:rsidRPr="00350086" w:rsidRDefault="002F1670" w:rsidP="00331079">
            <w:pPr>
              <w:pStyle w:val="activity-numbered--centered"/>
              <w:spacing w:after="0"/>
              <w:jc w:val="left"/>
            </w:pPr>
            <w:r w:rsidRPr="000F1CA3">
              <w:t>6</w:t>
            </w:r>
            <w:r w:rsidRPr="000F1CA3">
              <w:tab/>
            </w:r>
            <w:r w:rsidRPr="000F1CA3">
              <w:rPr>
                <w:szCs w:val="28"/>
              </w:rPr>
              <w:t>t</w:t>
            </w:r>
            <w:r w:rsidRPr="000F1CA3">
              <w:rPr>
                <w:rStyle w:val="wol"/>
                <w:sz w:val="28"/>
                <w:szCs w:val="28"/>
              </w:rPr>
              <w:t>                            </w:t>
            </w:r>
            <w:r w:rsidRPr="002A5BDB">
              <w:rPr>
                <w:rStyle w:val="wol"/>
                <w:sz w:val="28"/>
                <w:szCs w:val="28"/>
                <w:u w:val="none"/>
              </w:rPr>
              <w:t>k</w:t>
            </w:r>
          </w:p>
        </w:tc>
      </w:tr>
    </w:tbl>
    <w:p w14:paraId="476EF401" w14:textId="77777777" w:rsidR="002F1670" w:rsidRDefault="002F1670" w:rsidP="002F1670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4D71717A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3E9070C" wp14:editId="7F29C0C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B67D7A4" w14:textId="5B2B490B" w:rsidR="002F1670" w:rsidRDefault="007B2BEC" w:rsidP="002F1670">
      <w:pPr>
        <w:pStyle w:val="instruction"/>
        <w:spacing w:after="120"/>
      </w:pPr>
      <w:r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9D97F2" wp14:editId="7F0C80B7">
                <wp:simplePos x="0" y="0"/>
                <wp:positionH relativeFrom="column">
                  <wp:posOffset>3769614</wp:posOffset>
                </wp:positionH>
                <wp:positionV relativeFrom="paragraph">
                  <wp:posOffset>2187702</wp:posOffset>
                </wp:positionV>
                <wp:extent cx="246380" cy="118745"/>
                <wp:effectExtent l="25400" t="12700" r="7620" b="33655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6380" cy="11874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F2A67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" o:spid="_x0000_s1026" type="#_x0000_t32" style="position:absolute;margin-left:296.8pt;margin-top:172.25pt;width:19.4pt;height:9.3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" strokecolor="black [3213]" strokeweight="2.25pt">
                <v:stroke endarrow="block" joinstyle="miter"/>
              </v:shape>
            </w:pict>
          </mc:Fallback>
        </mc:AlternateContent>
      </w:r>
      <w:r w:rsidR="00AE3C1D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EF42375" wp14:editId="6E00E79B">
                <wp:simplePos x="0" y="0"/>
                <wp:positionH relativeFrom="column">
                  <wp:posOffset>5534406</wp:posOffset>
                </wp:positionH>
                <wp:positionV relativeFrom="paragraph">
                  <wp:posOffset>2251710</wp:posOffset>
                </wp:positionV>
                <wp:extent cx="246380" cy="118745"/>
                <wp:effectExtent l="25400" t="12700" r="7620" b="33655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6380" cy="11874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B3251" id="Straight Arrow Connector 5" o:spid="_x0000_s1026" type="#_x0000_t32" style="position:absolute;margin-left:435.8pt;margin-top:177.3pt;width:19.4pt;height:9.35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" strokecolor="black [3213]" strokeweight="2.25pt">
                <v:stroke endarrow="block" joinstyle="miter"/>
              </v:shape>
            </w:pict>
          </mc:Fallback>
        </mc:AlternateContent>
      </w:r>
      <w:r w:rsidR="002F1670" w:rsidRPr="00FE7652">
        <w:t>3</w:t>
      </w:r>
      <w:r w:rsidR="002F1670" w:rsidRPr="00FE7652">
        <w:tab/>
      </w:r>
      <w:r w:rsidR="002F1670" w:rsidRPr="000F1CA3">
        <w:t>Look and circle.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45"/>
        <w:gridCol w:w="2891"/>
        <w:gridCol w:w="3111"/>
      </w:tblGrid>
      <w:tr w:rsidR="002F1670" w14:paraId="3540BE94" w14:textId="77777777" w:rsidTr="002F1670">
        <w:trPr>
          <w:cantSplit/>
          <w:trHeight w:val="1984"/>
        </w:trPr>
        <w:tc>
          <w:tcPr>
            <w:tcW w:w="3345" w:type="dxa"/>
            <w:vAlign w:val="center"/>
          </w:tcPr>
          <w:p w14:paraId="39C8A065" w14:textId="0E7B8426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385BBC3" wp14:editId="377ACD99">
                  <wp:extent cx="1440000" cy="1083600"/>
                  <wp:effectExtent l="0" t="0" r="0" b="0"/>
                  <wp:docPr id="102631448" name="Picture 102631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1" w:type="dxa"/>
            <w:vAlign w:val="center"/>
          </w:tcPr>
          <w:p w14:paraId="60BE1928" w14:textId="68A92D33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3EB7FF" wp14:editId="232878FE">
                  <wp:extent cx="1444752" cy="1085806"/>
                  <wp:effectExtent l="0" t="0" r="3175" b="0"/>
                  <wp:docPr id="102631449" name="Picture 102631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4959" cy="1108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7D804E5" w14:textId="1C3E1CDB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72A153" wp14:editId="5D7E0DB3">
                  <wp:extent cx="1453896" cy="1101710"/>
                  <wp:effectExtent l="0" t="0" r="0" b="3810"/>
                  <wp:docPr id="102631450" name="Picture 1026314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7387" cy="1111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670" w:rsidRPr="00685431" w14:paraId="25948A94" w14:textId="77777777" w:rsidTr="002F1670">
        <w:trPr>
          <w:cantSplit/>
          <w:trHeight w:val="567"/>
        </w:trPr>
        <w:tc>
          <w:tcPr>
            <w:tcW w:w="3345" w:type="dxa"/>
            <w:vAlign w:val="center"/>
          </w:tcPr>
          <w:p w14:paraId="0FDBF123" w14:textId="77777777" w:rsidR="002F1670" w:rsidRPr="002F1670" w:rsidRDefault="002F1670" w:rsidP="00331079">
            <w:pPr>
              <w:pStyle w:val="activity-numbered--table"/>
              <w:spacing w:line="300" w:lineRule="exact"/>
              <w:rPr>
                <w:spacing w:val="-6"/>
              </w:rPr>
            </w:pPr>
            <w:r w:rsidRPr="002F1670">
              <w:rPr>
                <w:spacing w:val="-6"/>
              </w:rPr>
              <w:t>1</w:t>
            </w:r>
            <w:r w:rsidRPr="002F1670">
              <w:rPr>
                <w:spacing w:val="-6"/>
              </w:rPr>
              <w:tab/>
            </w:r>
            <w:r w:rsidRPr="002F1670">
              <w:rPr>
                <w:spacing w:val="-6"/>
                <w:szCs w:val="28"/>
              </w:rPr>
              <w:t xml:space="preserve">I </w:t>
            </w:r>
            <w:r w:rsidRPr="002F1670">
              <w:rPr>
                <w:b/>
                <w:spacing w:val="-6"/>
                <w:szCs w:val="28"/>
              </w:rPr>
              <w:t>can</w:t>
            </w:r>
            <w:r w:rsidRPr="002F1670">
              <w:rPr>
                <w:spacing w:val="-6"/>
                <w:szCs w:val="28"/>
              </w:rPr>
              <w:t xml:space="preserve"> / </w:t>
            </w:r>
            <w:r w:rsidRPr="002F1670">
              <w:rPr>
                <w:b/>
                <w:spacing w:val="-6"/>
                <w:szCs w:val="28"/>
              </w:rPr>
              <w:t>can’t</w:t>
            </w:r>
            <w:r w:rsidRPr="002F1670">
              <w:rPr>
                <w:spacing w:val="-6"/>
                <w:szCs w:val="28"/>
              </w:rPr>
              <w:t xml:space="preserve"> play basketball.</w:t>
            </w:r>
          </w:p>
        </w:tc>
        <w:tc>
          <w:tcPr>
            <w:tcW w:w="2891" w:type="dxa"/>
            <w:vAlign w:val="center"/>
          </w:tcPr>
          <w:p w14:paraId="03BE7621" w14:textId="3B5C27A4" w:rsidR="002F1670" w:rsidRPr="00685431" w:rsidRDefault="002F1670" w:rsidP="005F68E5">
            <w:pPr>
              <w:pStyle w:val="activity-numbered--centered"/>
            </w:pPr>
            <w:r w:rsidRPr="000F1CA3">
              <w:t>2</w:t>
            </w:r>
            <w:r w:rsidRPr="000F1CA3">
              <w:tab/>
            </w:r>
            <w:r w:rsidRPr="000F1CA3">
              <w:rPr>
                <w:spacing w:val="-4"/>
                <w:szCs w:val="28"/>
              </w:rPr>
              <w:t xml:space="preserve">I </w:t>
            </w:r>
            <w:r w:rsidRPr="000F1CA3">
              <w:rPr>
                <w:b/>
                <w:spacing w:val="-4"/>
                <w:szCs w:val="28"/>
              </w:rPr>
              <w:t>can</w:t>
            </w:r>
            <w:r w:rsidRPr="000F1CA3">
              <w:rPr>
                <w:spacing w:val="-4"/>
                <w:szCs w:val="28"/>
              </w:rPr>
              <w:t xml:space="preserve"> / </w:t>
            </w:r>
            <w:r w:rsidRPr="000F1CA3">
              <w:rPr>
                <w:b/>
                <w:spacing w:val="-4"/>
                <w:szCs w:val="28"/>
              </w:rPr>
              <w:t>can’t</w:t>
            </w:r>
            <w:r w:rsidRPr="000F1CA3">
              <w:rPr>
                <w:spacing w:val="-4"/>
                <w:szCs w:val="28"/>
              </w:rPr>
              <w:t xml:space="preserve"> climb.</w:t>
            </w:r>
          </w:p>
        </w:tc>
        <w:tc>
          <w:tcPr>
            <w:tcW w:w="3111" w:type="dxa"/>
            <w:vAlign w:val="center"/>
          </w:tcPr>
          <w:p w14:paraId="3CC67C1F" w14:textId="11177614" w:rsidR="002F1670" w:rsidRPr="00685431" w:rsidRDefault="002F1670" w:rsidP="00331079">
            <w:pPr>
              <w:pStyle w:val="activity-numbered--centered"/>
              <w:jc w:val="left"/>
            </w:pPr>
            <w:r w:rsidRPr="000F1CA3">
              <w:t>3</w:t>
            </w:r>
            <w:r w:rsidRPr="000F1CA3">
              <w:tab/>
            </w:r>
            <w:r w:rsidRPr="000F1CA3">
              <w:rPr>
                <w:spacing w:val="-4"/>
                <w:szCs w:val="28"/>
              </w:rPr>
              <w:t xml:space="preserve">I </w:t>
            </w:r>
            <w:r w:rsidRPr="000F1CA3">
              <w:rPr>
                <w:b/>
                <w:spacing w:val="-4"/>
                <w:szCs w:val="28"/>
              </w:rPr>
              <w:t>can</w:t>
            </w:r>
            <w:r w:rsidRPr="000F1CA3">
              <w:rPr>
                <w:spacing w:val="-4"/>
                <w:szCs w:val="28"/>
              </w:rPr>
              <w:t xml:space="preserve"> / </w:t>
            </w:r>
            <w:r w:rsidRPr="000F1CA3">
              <w:rPr>
                <w:b/>
                <w:spacing w:val="-4"/>
                <w:szCs w:val="28"/>
              </w:rPr>
              <w:t>can’t</w:t>
            </w:r>
            <w:r w:rsidRPr="000F1CA3">
              <w:rPr>
                <w:spacing w:val="-4"/>
                <w:szCs w:val="28"/>
              </w:rPr>
              <w:t xml:space="preserve"> play football.</w:t>
            </w:r>
          </w:p>
        </w:tc>
      </w:tr>
      <w:tr w:rsidR="002F1670" w14:paraId="446B7157" w14:textId="77777777" w:rsidTr="002F1670">
        <w:trPr>
          <w:cantSplit/>
          <w:trHeight w:val="1984"/>
        </w:trPr>
        <w:tc>
          <w:tcPr>
            <w:tcW w:w="3345" w:type="dxa"/>
            <w:vAlign w:val="center"/>
          </w:tcPr>
          <w:p w14:paraId="4E951706" w14:textId="77777777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3FBB118" wp14:editId="47E07C32">
                  <wp:extent cx="1356523" cy="1051306"/>
                  <wp:effectExtent l="0" t="0" r="2540" b="3175"/>
                  <wp:docPr id="102631451" name="Picture 102631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899" cy="1061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1" w:type="dxa"/>
            <w:vAlign w:val="center"/>
          </w:tcPr>
          <w:p w14:paraId="48A1110E" w14:textId="7ABDB73B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027D44" wp14:editId="0A0960C9">
                  <wp:extent cx="1671250" cy="1033018"/>
                  <wp:effectExtent l="0" t="0" r="5715" b="0"/>
                  <wp:docPr id="102631452" name="Picture 102631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004" cy="1061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61811B0" w14:textId="642E1CCB" w:rsidR="002F1670" w:rsidRDefault="002F167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2627A0" wp14:editId="24D2B199">
                  <wp:extent cx="1648544" cy="1014984"/>
                  <wp:effectExtent l="0" t="0" r="2540" b="1270"/>
                  <wp:docPr id="102631453" name="Picture 102631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764" cy="103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670" w14:paraId="3D53E731" w14:textId="77777777" w:rsidTr="002F1670">
        <w:trPr>
          <w:cantSplit/>
          <w:trHeight w:val="567"/>
        </w:trPr>
        <w:tc>
          <w:tcPr>
            <w:tcW w:w="3345" w:type="dxa"/>
            <w:vAlign w:val="center"/>
          </w:tcPr>
          <w:p w14:paraId="68E7FFBA" w14:textId="77777777" w:rsidR="002F1670" w:rsidRDefault="002F1670" w:rsidP="005F68E5">
            <w:pPr>
              <w:pStyle w:val="activity-numbered--centered"/>
            </w:pPr>
            <w:r w:rsidRPr="000F1CA3">
              <w:t>4</w:t>
            </w:r>
            <w:r w:rsidRPr="000F1CA3">
              <w:tab/>
            </w:r>
            <w:r w:rsidRPr="000F1CA3">
              <w:rPr>
                <w:spacing w:val="-4"/>
                <w:szCs w:val="28"/>
              </w:rPr>
              <w:t xml:space="preserve">I </w:t>
            </w:r>
            <w:r w:rsidRPr="000F1CA3">
              <w:rPr>
                <w:b/>
                <w:spacing w:val="-4"/>
                <w:szCs w:val="28"/>
              </w:rPr>
              <w:t>can</w:t>
            </w:r>
            <w:r w:rsidRPr="000F1CA3">
              <w:rPr>
                <w:spacing w:val="-4"/>
                <w:szCs w:val="28"/>
              </w:rPr>
              <w:t xml:space="preserve"> / </w:t>
            </w:r>
            <w:r w:rsidRPr="000F1CA3">
              <w:rPr>
                <w:b/>
                <w:spacing w:val="-4"/>
                <w:szCs w:val="28"/>
              </w:rPr>
              <w:t>can’t</w:t>
            </w:r>
            <w:r w:rsidRPr="000F1CA3">
              <w:rPr>
                <w:spacing w:val="-4"/>
                <w:szCs w:val="28"/>
              </w:rPr>
              <w:t xml:space="preserve"> dance.</w:t>
            </w:r>
          </w:p>
        </w:tc>
        <w:tc>
          <w:tcPr>
            <w:tcW w:w="2891" w:type="dxa"/>
            <w:vAlign w:val="center"/>
          </w:tcPr>
          <w:p w14:paraId="274A7CB5" w14:textId="77777777" w:rsidR="002F1670" w:rsidRDefault="002F1670" w:rsidP="005F68E5">
            <w:pPr>
              <w:pStyle w:val="activity-numbered--centered"/>
            </w:pPr>
            <w:r w:rsidRPr="000F1CA3">
              <w:t>5</w:t>
            </w:r>
            <w:r w:rsidRPr="000F1CA3">
              <w:tab/>
            </w:r>
            <w:r w:rsidRPr="000F1CA3">
              <w:rPr>
                <w:spacing w:val="-4"/>
                <w:szCs w:val="28"/>
              </w:rPr>
              <w:t xml:space="preserve">I </w:t>
            </w:r>
            <w:r w:rsidRPr="000F1CA3">
              <w:rPr>
                <w:b/>
                <w:spacing w:val="-4"/>
                <w:szCs w:val="28"/>
              </w:rPr>
              <w:t>can</w:t>
            </w:r>
            <w:r w:rsidRPr="000F1CA3">
              <w:rPr>
                <w:spacing w:val="-4"/>
                <w:szCs w:val="28"/>
              </w:rPr>
              <w:t xml:space="preserve"> / </w:t>
            </w:r>
            <w:r w:rsidRPr="000F1CA3">
              <w:rPr>
                <w:b/>
                <w:spacing w:val="-4"/>
                <w:szCs w:val="28"/>
              </w:rPr>
              <w:t>can’t</w:t>
            </w:r>
            <w:r w:rsidRPr="000F1CA3">
              <w:rPr>
                <w:spacing w:val="-4"/>
                <w:szCs w:val="28"/>
              </w:rPr>
              <w:t xml:space="preserve"> draw.</w:t>
            </w:r>
          </w:p>
        </w:tc>
        <w:tc>
          <w:tcPr>
            <w:tcW w:w="3111" w:type="dxa"/>
            <w:vAlign w:val="center"/>
          </w:tcPr>
          <w:p w14:paraId="6F9EE213" w14:textId="77777777" w:rsidR="002F1670" w:rsidRPr="00350086" w:rsidRDefault="002F1670" w:rsidP="005F68E5">
            <w:pPr>
              <w:pStyle w:val="activity-numbered--centered"/>
              <w:spacing w:after="0"/>
            </w:pPr>
            <w:r w:rsidRPr="000F1CA3">
              <w:t>6</w:t>
            </w:r>
            <w:r w:rsidRPr="000F1CA3">
              <w:tab/>
            </w:r>
            <w:r w:rsidRPr="000F1CA3">
              <w:rPr>
                <w:spacing w:val="-4"/>
                <w:szCs w:val="28"/>
              </w:rPr>
              <w:t xml:space="preserve">I </w:t>
            </w:r>
            <w:r w:rsidRPr="000F1CA3">
              <w:rPr>
                <w:b/>
                <w:spacing w:val="-4"/>
                <w:szCs w:val="28"/>
              </w:rPr>
              <w:t>can</w:t>
            </w:r>
            <w:r w:rsidRPr="000F1CA3">
              <w:rPr>
                <w:spacing w:val="-4"/>
                <w:szCs w:val="28"/>
              </w:rPr>
              <w:t xml:space="preserve"> / </w:t>
            </w:r>
            <w:r w:rsidRPr="000F1CA3">
              <w:rPr>
                <w:b/>
                <w:spacing w:val="-4"/>
                <w:szCs w:val="28"/>
              </w:rPr>
              <w:t>can’t</w:t>
            </w:r>
            <w:r w:rsidRPr="000F1CA3">
              <w:rPr>
                <w:spacing w:val="-4"/>
                <w:szCs w:val="28"/>
              </w:rPr>
              <w:t xml:space="preserve"> play tennis.</w:t>
            </w:r>
          </w:p>
        </w:tc>
      </w:tr>
    </w:tbl>
    <w:p w14:paraId="56D9190B" w14:textId="77777777" w:rsidR="002F1670" w:rsidRPr="00683C0B" w:rsidRDefault="002F1670" w:rsidP="002F1670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1A29775" w14:textId="12D4958A" w:rsidR="002F1670" w:rsidRDefault="00A93B28" w:rsidP="002F1670">
      <w:pPr>
        <w:pStyle w:val="instruction"/>
        <w:spacing w:after="1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020379AB" wp14:editId="41F4055C">
                <wp:simplePos x="0" y="0"/>
                <wp:positionH relativeFrom="column">
                  <wp:posOffset>1346454</wp:posOffset>
                </wp:positionH>
                <wp:positionV relativeFrom="paragraph">
                  <wp:posOffset>880491</wp:posOffset>
                </wp:positionV>
                <wp:extent cx="411480" cy="3007995"/>
                <wp:effectExtent l="0" t="0" r="0" b="0"/>
                <wp:wrapNone/>
                <wp:docPr id="102631457" name="Group 102631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" cy="3007995"/>
                          <a:chOff x="0" y="0"/>
                          <a:chExt cx="411480" cy="3007995"/>
                        </a:xfrm>
                      </wpg:grpSpPr>
                      <wps:wsp>
                        <wps:cNvPr id="102631432" name="Text Box 102631432"/>
                        <wps:cNvSpPr txBox="1"/>
                        <wps:spPr>
                          <a:xfrm>
                            <a:off x="0" y="0"/>
                            <a:ext cx="411480" cy="3105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B9C0B54" w14:textId="77777777" w:rsidR="002F1670" w:rsidRDefault="002F1670" w:rsidP="002F1670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03986555" wp14:editId="740A7E3F">
                                    <wp:extent cx="190800" cy="190800"/>
                                    <wp:effectExtent l="0" t="0" r="0" b="0"/>
                                    <wp:docPr id="102631447" name="Picture 10263144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2631443" name="WC1Scross.jpg"/>
                                            <pic:cNvPicPr/>
                                          </pic:nvPicPr>
                                          <pic:blipFill>
                                            <a:blip r:embed="rId2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800" cy="190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39" name="Text Box 102631439"/>
                        <wps:cNvSpPr txBox="1"/>
                        <wps:spPr>
                          <a:xfrm>
                            <a:off x="0" y="859536"/>
                            <a:ext cx="411480" cy="3105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C91D650" w14:textId="77777777" w:rsidR="002F1670" w:rsidRDefault="002F1670" w:rsidP="002F1670">
                              <w:r w:rsidRPr="000F1CA3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37B46571" wp14:editId="4B95DBEA">
                                    <wp:extent cx="190800" cy="190800"/>
                                    <wp:effectExtent l="0" t="0" r="0" b="0"/>
                                    <wp:docPr id="102631455" name="Picture 10263145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3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800" cy="190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34" name="Text Box 102631434"/>
                        <wps:cNvSpPr txBox="1"/>
                        <wps:spPr>
                          <a:xfrm>
                            <a:off x="0" y="1801368"/>
                            <a:ext cx="411480" cy="3105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32D7C4F" w14:textId="77777777" w:rsidR="002F1670" w:rsidRDefault="002F1670" w:rsidP="002F1670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1DE09F0" wp14:editId="065107F1">
                                    <wp:extent cx="190800" cy="190800"/>
                                    <wp:effectExtent l="0" t="0" r="0" b="0"/>
                                    <wp:docPr id="102631454" name="Picture 10263145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2631444" name="WC1Scross.jpg"/>
                                            <pic:cNvPicPr/>
                                          </pic:nvPicPr>
                                          <pic:blipFill>
                                            <a:blip r:embed="rId2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800" cy="190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41" name="Text Box 102631441"/>
                        <wps:cNvSpPr txBox="1"/>
                        <wps:spPr>
                          <a:xfrm>
                            <a:off x="0" y="2697480"/>
                            <a:ext cx="411480" cy="3105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E3BB0E" w14:textId="77777777" w:rsidR="002F1670" w:rsidRDefault="002F1670" w:rsidP="002F1670">
                              <w:r w:rsidRPr="000F1CA3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07C6F391" wp14:editId="66D2CDE2">
                                    <wp:extent cx="190800" cy="190800"/>
                                    <wp:effectExtent l="0" t="0" r="0" b="0"/>
                                    <wp:docPr id="102631456" name="Picture 10263145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3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800" cy="190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0379AB" id="Group 102631457" o:spid="_x0000_s1028" style="position:absolute;left:0;text-align:left;margin-left:106pt;margin-top:69.35pt;width:32.4pt;height:236.85pt;z-index:251712512;mso-width-relative:margin;mso-height-relative:margin" coordsize="4114,3007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2631432" o:spid="_x0000_s1029" type="#_x0000_t202" style="position:absolute;width:4114;height:310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" filled="f" stroked="f" strokeweight=".5pt">
                  <v:textbox>
                    <w:txbxContent>
                      <w:p w14:paraId="4B9C0B54" w14:textId="77777777" w:rsidR="002F1670" w:rsidRDefault="002F1670" w:rsidP="002F1670">
                        <w:r>
                          <w:rPr>
                            <w:noProof/>
                          </w:rPr>
                          <w:drawing>
                            <wp:inline distT="0" distB="0" distL="0" distR="0" wp14:anchorId="03986555" wp14:editId="740A7E3F">
                              <wp:extent cx="190800" cy="190800"/>
                              <wp:effectExtent l="0" t="0" r="0" b="0"/>
                              <wp:docPr id="102631447" name="Picture 10263144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02631443" name="WC1Scross.jpg"/>
                                      <pic:cNvPicPr/>
                                    </pic:nvPicPr>
                                    <pic:blipFill>
                                      <a:blip r:embed="rId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800" cy="190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102631439" o:spid="_x0000_s1030" type="#_x0000_t202" style="position:absolute;top:8595;width:4114;height:310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" filled="f" stroked="f" strokeweight=".5pt">
                  <v:textbox>
                    <w:txbxContent>
                      <w:p w14:paraId="6C91D650" w14:textId="77777777" w:rsidR="002F1670" w:rsidRDefault="002F1670" w:rsidP="002F1670">
                        <w:r w:rsidRPr="000F1CA3">
                          <w:rPr>
                            <w:noProof/>
                            <w:position w:val="-6"/>
                            <w:lang w:eastAsia="es-ES"/>
                          </w:rPr>
                          <w:drawing>
                            <wp:inline distT="0" distB="0" distL="0" distR="0" wp14:anchorId="37B46571" wp14:editId="4B95DBEA">
                              <wp:extent cx="190800" cy="190800"/>
                              <wp:effectExtent l="0" t="0" r="0" b="0"/>
                              <wp:docPr id="102631455" name="Picture 10263145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3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800" cy="190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102631434" o:spid="_x0000_s1031" type="#_x0000_t202" style="position:absolute;top:18013;width:4114;height:310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" filled="f" stroked="f" strokeweight=".5pt">
                  <v:textbox>
                    <w:txbxContent>
                      <w:p w14:paraId="232D7C4F" w14:textId="77777777" w:rsidR="002F1670" w:rsidRDefault="002F1670" w:rsidP="002F1670">
                        <w:r>
                          <w:rPr>
                            <w:noProof/>
                          </w:rPr>
                          <w:drawing>
                            <wp:inline distT="0" distB="0" distL="0" distR="0" wp14:anchorId="51DE09F0" wp14:editId="065107F1">
                              <wp:extent cx="190800" cy="190800"/>
                              <wp:effectExtent l="0" t="0" r="0" b="0"/>
                              <wp:docPr id="102631454" name="Picture 10263145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02631444" name="WC1Scross.jpg"/>
                                      <pic:cNvPicPr/>
                                    </pic:nvPicPr>
                                    <pic:blipFill>
                                      <a:blip r:embed="rId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800" cy="190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102631441" o:spid="_x0000_s1032" type="#_x0000_t202" style="position:absolute;top:26974;width:4114;height:310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" filled="f" stroked="f" strokeweight=".5pt">
                  <v:textbox>
                    <w:txbxContent>
                      <w:p w14:paraId="25E3BB0E" w14:textId="77777777" w:rsidR="002F1670" w:rsidRDefault="002F1670" w:rsidP="002F1670">
                        <w:r w:rsidRPr="000F1CA3">
                          <w:rPr>
                            <w:noProof/>
                            <w:position w:val="-6"/>
                            <w:lang w:eastAsia="es-ES"/>
                          </w:rPr>
                          <w:drawing>
                            <wp:inline distT="0" distB="0" distL="0" distR="0" wp14:anchorId="07C6F391" wp14:editId="66D2CDE2">
                              <wp:extent cx="190800" cy="190800"/>
                              <wp:effectExtent l="0" t="0" r="0" b="0"/>
                              <wp:docPr id="102631456" name="Picture 10263145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3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800" cy="190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F1670">
        <w:t>4</w:t>
      </w:r>
      <w:r w:rsidR="002F1670">
        <w:tab/>
      </w:r>
      <w:r w:rsidR="002F1670" w:rsidRPr="000F1CA3">
        <w:t xml:space="preserve">Look, read and tick </w:t>
      </w:r>
      <w:r w:rsidR="002F1670" w:rsidRPr="000F1CA3">
        <w:rPr>
          <w:noProof/>
          <w:position w:val="-6"/>
          <w:lang w:eastAsia="es-ES"/>
        </w:rPr>
        <w:drawing>
          <wp:inline distT="0" distB="0" distL="0" distR="0" wp14:anchorId="1528DEFB" wp14:editId="497E7EE7">
            <wp:extent cx="177800" cy="203200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360C">
        <w:t xml:space="preserve"> </w:t>
      </w:r>
      <w:r w:rsidR="008B360C" w:rsidRPr="008B360C">
        <w:rPr>
          <w:lang w:val="en-US"/>
        </w:rPr>
        <w:t>the true sentences only</w:t>
      </w:r>
      <w:r w:rsidR="002F1670" w:rsidRPr="000F1CA3">
        <w:t>.</w:t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2405"/>
        <w:gridCol w:w="6933"/>
      </w:tblGrid>
      <w:tr w:rsidR="002F1670" w14:paraId="3DAF5D53" w14:textId="77777777" w:rsidTr="00331079">
        <w:trPr>
          <w:trHeight w:val="1418"/>
        </w:trPr>
        <w:tc>
          <w:tcPr>
            <w:tcW w:w="2405" w:type="dxa"/>
            <w:vAlign w:val="center"/>
          </w:tcPr>
          <w:p w14:paraId="359942E3" w14:textId="6948398C" w:rsidR="002F1670" w:rsidRDefault="002F1670" w:rsidP="00331079">
            <w:pPr>
              <w:pStyle w:val="instruction"/>
              <w:ind w:left="0" w:righ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6362B3DC" wp14:editId="14D72DA6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6985</wp:posOffset>
                  </wp:positionV>
                  <wp:extent cx="1087120" cy="755650"/>
                  <wp:effectExtent l="0" t="0" r="5080" b="6350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7120" cy="755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53A7E112" w14:textId="77777777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sz w:val="28"/>
                <w:szCs w:val="28"/>
              </w:rPr>
              <w:t>1</w:t>
            </w:r>
            <w:r w:rsidRPr="002F1670">
              <w:rPr>
                <w:sz w:val="28"/>
                <w:szCs w:val="28"/>
              </w:rPr>
              <w:tab/>
              <w:t>Can you run?</w:t>
            </w:r>
          </w:p>
          <w:p w14:paraId="6A724AE0" w14:textId="2C982573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rStyle w:val="checkbox"/>
                <w:sz w:val="28"/>
                <w:szCs w:val="28"/>
              </w:rPr>
              <w:tab/>
            </w:r>
            <w:r w:rsidRPr="000F1CA3">
              <w:rPr>
                <w:rStyle w:val="checkbox"/>
              </w:rPr>
              <w:t>☐</w:t>
            </w:r>
            <w:r w:rsidRPr="002D2043">
              <w:t> </w:t>
            </w:r>
            <w:r w:rsidRPr="002F1670">
              <w:rPr>
                <w:sz w:val="28"/>
                <w:szCs w:val="28"/>
              </w:rPr>
              <w:t>No, I can’t.</w:t>
            </w:r>
          </w:p>
        </w:tc>
      </w:tr>
      <w:tr w:rsidR="002F1670" w14:paraId="7FF85A01" w14:textId="77777777" w:rsidTr="00331079">
        <w:trPr>
          <w:trHeight w:val="1418"/>
        </w:trPr>
        <w:tc>
          <w:tcPr>
            <w:tcW w:w="2405" w:type="dxa"/>
            <w:vAlign w:val="center"/>
          </w:tcPr>
          <w:p w14:paraId="0B9C0CDA" w14:textId="77777777" w:rsidR="002F1670" w:rsidRDefault="002F1670" w:rsidP="00331079">
            <w:pPr>
              <w:pStyle w:val="instruction"/>
              <w:ind w:left="0" w:righ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3FF56EE9" wp14:editId="1DFF08F5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-6350</wp:posOffset>
                  </wp:positionV>
                  <wp:extent cx="592455" cy="796925"/>
                  <wp:effectExtent l="0" t="0" r="4445" b="3175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7CA5B68C" w14:textId="77777777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sz w:val="28"/>
                <w:szCs w:val="28"/>
              </w:rPr>
              <w:t>2</w:t>
            </w:r>
            <w:r w:rsidRPr="002F1670">
              <w:rPr>
                <w:sz w:val="28"/>
                <w:szCs w:val="28"/>
              </w:rPr>
              <w:tab/>
              <w:t>Can you fly?</w:t>
            </w:r>
          </w:p>
          <w:p w14:paraId="7C591144" w14:textId="5D32B5DD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rStyle w:val="checkbox"/>
                <w:sz w:val="28"/>
                <w:szCs w:val="28"/>
              </w:rPr>
              <w:tab/>
            </w:r>
            <w:r w:rsidRPr="000F1CA3">
              <w:rPr>
                <w:rStyle w:val="checkbox"/>
              </w:rPr>
              <w:t>☐</w:t>
            </w:r>
            <w:r w:rsidRPr="002D2043">
              <w:t> </w:t>
            </w:r>
            <w:r w:rsidRPr="002F1670">
              <w:rPr>
                <w:sz w:val="28"/>
                <w:szCs w:val="28"/>
              </w:rPr>
              <w:t>No, I can’t.</w:t>
            </w:r>
          </w:p>
        </w:tc>
      </w:tr>
      <w:tr w:rsidR="002F1670" w14:paraId="11CB2BE2" w14:textId="77777777" w:rsidTr="00331079">
        <w:trPr>
          <w:trHeight w:val="1418"/>
        </w:trPr>
        <w:tc>
          <w:tcPr>
            <w:tcW w:w="2405" w:type="dxa"/>
            <w:vAlign w:val="center"/>
          </w:tcPr>
          <w:p w14:paraId="75A1E5C0" w14:textId="77777777" w:rsidR="002F1670" w:rsidRDefault="002F1670" w:rsidP="00331079">
            <w:pPr>
              <w:pStyle w:val="instruction"/>
              <w:ind w:left="0" w:righ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0F35D051" wp14:editId="5C0755B3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3810</wp:posOffset>
                  </wp:positionV>
                  <wp:extent cx="1079500" cy="761365"/>
                  <wp:effectExtent l="0" t="0" r="0" b="635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61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5EF7EDA9" w14:textId="77777777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sz w:val="28"/>
                <w:szCs w:val="28"/>
              </w:rPr>
              <w:t>3</w:t>
            </w:r>
            <w:r w:rsidRPr="002F1670">
              <w:rPr>
                <w:sz w:val="28"/>
                <w:szCs w:val="28"/>
              </w:rPr>
              <w:tab/>
              <w:t>Can you swim?</w:t>
            </w:r>
          </w:p>
          <w:p w14:paraId="6865506C" w14:textId="76B4FEE5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rStyle w:val="checkbox"/>
                <w:sz w:val="28"/>
                <w:szCs w:val="28"/>
              </w:rPr>
              <w:tab/>
            </w:r>
            <w:r w:rsidRPr="000F1CA3">
              <w:rPr>
                <w:rStyle w:val="checkbox"/>
              </w:rPr>
              <w:t>☐</w:t>
            </w:r>
            <w:r w:rsidRPr="002D2043">
              <w:t> </w:t>
            </w:r>
            <w:r w:rsidRPr="002F1670">
              <w:rPr>
                <w:sz w:val="28"/>
                <w:szCs w:val="28"/>
              </w:rPr>
              <w:t>Yes, I can.</w:t>
            </w:r>
          </w:p>
        </w:tc>
      </w:tr>
      <w:tr w:rsidR="002F1670" w14:paraId="51CD95E7" w14:textId="77777777" w:rsidTr="00331079">
        <w:trPr>
          <w:trHeight w:val="1418"/>
        </w:trPr>
        <w:tc>
          <w:tcPr>
            <w:tcW w:w="2405" w:type="dxa"/>
            <w:vAlign w:val="center"/>
          </w:tcPr>
          <w:p w14:paraId="3A5F3F1D" w14:textId="77777777" w:rsidR="002F1670" w:rsidRDefault="002F1670" w:rsidP="00331079">
            <w:pPr>
              <w:pStyle w:val="instruction"/>
              <w:ind w:left="0" w:righ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7ED21D33" wp14:editId="206FA4CC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10795</wp:posOffset>
                  </wp:positionV>
                  <wp:extent cx="1079500" cy="756920"/>
                  <wp:effectExtent l="0" t="0" r="0" b="5080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5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73051658" w14:textId="77777777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sz w:val="28"/>
                <w:szCs w:val="28"/>
              </w:rPr>
              <w:t>4</w:t>
            </w:r>
            <w:r w:rsidRPr="002F1670">
              <w:rPr>
                <w:sz w:val="28"/>
                <w:szCs w:val="28"/>
              </w:rPr>
              <w:tab/>
              <w:t>Can you jump?</w:t>
            </w:r>
          </w:p>
          <w:p w14:paraId="253733DE" w14:textId="563BD7B7" w:rsidR="002F1670" w:rsidRPr="002F1670" w:rsidRDefault="002F1670" w:rsidP="00331079">
            <w:pPr>
              <w:pStyle w:val="activity-numbered--mpc4"/>
              <w:rPr>
                <w:sz w:val="28"/>
                <w:szCs w:val="28"/>
              </w:rPr>
            </w:pPr>
            <w:r w:rsidRPr="002F1670">
              <w:rPr>
                <w:rStyle w:val="checkbox"/>
                <w:sz w:val="28"/>
                <w:szCs w:val="28"/>
              </w:rPr>
              <w:tab/>
            </w:r>
            <w:r w:rsidRPr="000F1CA3">
              <w:rPr>
                <w:rStyle w:val="checkbox"/>
              </w:rPr>
              <w:t>☐</w:t>
            </w:r>
            <w:r w:rsidRPr="002D2043">
              <w:t> </w:t>
            </w:r>
            <w:r w:rsidRPr="002F1670">
              <w:rPr>
                <w:sz w:val="28"/>
                <w:szCs w:val="28"/>
              </w:rPr>
              <w:t xml:space="preserve">Yes, I can. </w:t>
            </w:r>
          </w:p>
        </w:tc>
      </w:tr>
    </w:tbl>
    <w:p w14:paraId="56FC98FB" w14:textId="77777777" w:rsidR="002F1670" w:rsidRPr="00683C0B" w:rsidRDefault="002F1670" w:rsidP="002F1670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57F32A1" w14:textId="7EE6AA42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56B75E5" wp14:editId="7611E7B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33" style="position:absolute;margin-left:0;margin-top:-.05pt;width:117.3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sK0zpQ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grCtM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A37396E" w14:textId="2ECAACBC" w:rsidR="00143868" w:rsidRPr="002D2043" w:rsidRDefault="00143868" w:rsidP="00143868">
      <w:pPr>
        <w:pStyle w:val="instruction"/>
      </w:pPr>
      <w:r w:rsidRPr="002D2043">
        <w:t>5</w:t>
      </w:r>
      <w:r w:rsidRPr="002D2043">
        <w:tab/>
      </w:r>
      <w:r w:rsidRPr="007C6741">
        <w:t xml:space="preserve">Read and circle </w:t>
      </w:r>
      <w:r w:rsidRPr="00F42C9A">
        <w:rPr>
          <w:rStyle w:val="instruction-italic"/>
        </w:rPr>
        <w:t>T</w:t>
      </w:r>
      <w:r w:rsidRPr="007C6741">
        <w:t xml:space="preserve"> (</w:t>
      </w:r>
      <w:r w:rsidR="00F42C9A">
        <w:t>t</w:t>
      </w:r>
      <w:r w:rsidRPr="007C6741">
        <w:t xml:space="preserve">rue) or </w:t>
      </w:r>
      <w:r w:rsidRPr="00F42C9A">
        <w:rPr>
          <w:rStyle w:val="instruction-italic"/>
        </w:rPr>
        <w:t>F</w:t>
      </w:r>
      <w:r w:rsidRPr="007C6741">
        <w:t xml:space="preserve"> (</w:t>
      </w:r>
      <w:r w:rsidR="00F42C9A">
        <w:t>f</w:t>
      </w:r>
      <w:r w:rsidRPr="007C6741">
        <w:t>alse)</w:t>
      </w:r>
      <w:r w:rsidRPr="007C6741">
        <w:rPr>
          <w:rStyle w:val="instruction-italic"/>
        </w:rPr>
        <w:t>.</w:t>
      </w:r>
    </w:p>
    <w:p w14:paraId="13A3119F" w14:textId="16E8FFA0" w:rsidR="00143868" w:rsidRDefault="00B50D1C" w:rsidP="00143868">
      <w:pPr>
        <w:pStyle w:val="Note"/>
        <w:spacing w:line="240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03A34F7B" wp14:editId="629422E3">
                <wp:simplePos x="0" y="0"/>
                <wp:positionH relativeFrom="column">
                  <wp:posOffset>185166</wp:posOffset>
                </wp:positionH>
                <wp:positionV relativeFrom="paragraph">
                  <wp:posOffset>53594</wp:posOffset>
                </wp:positionV>
                <wp:extent cx="4791456" cy="2185416"/>
                <wp:effectExtent l="0" t="0" r="0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1456" cy="2185416"/>
                          <a:chOff x="0" y="0"/>
                          <a:chExt cx="4791456" cy="2185416"/>
                        </a:xfrm>
                      </wpg:grpSpPr>
                      <wps:wsp>
                        <wps:cNvPr id="102631435" name="Text Box 102631435"/>
                        <wps:cNvSpPr txBox="1"/>
                        <wps:spPr>
                          <a:xfrm>
                            <a:off x="0" y="0"/>
                            <a:ext cx="4791456" cy="218541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2A44F3" w14:textId="77777777" w:rsidR="00143868" w:rsidRDefault="00143868" w:rsidP="0014386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7A2AB74F" wp14:editId="53C75AE4">
                                    <wp:extent cx="4687570" cy="2124075"/>
                                    <wp:effectExtent l="0" t="0" r="0" b="0"/>
                                    <wp:docPr id="102631437" name="Picture 10263143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2631425" name="WC1SEmail.jpg"/>
                                            <pic:cNvPicPr/>
                                          </pic:nvPicPr>
                                          <pic:blipFill>
                                            <a:blip r:embed="rId3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687570" cy="21240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36" name="Text Box 102631436"/>
                        <wps:cNvSpPr txBox="1"/>
                        <wps:spPr>
                          <a:xfrm>
                            <a:off x="18288" y="310896"/>
                            <a:ext cx="4398264" cy="170078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F6CD26" w14:textId="77777777" w:rsidR="00143868" w:rsidRPr="0014308A" w:rsidRDefault="00143868" w:rsidP="00143868">
                              <w:pPr>
                                <w:pStyle w:val="table-text"/>
                                <w:tabs>
                                  <w:tab w:val="left" w:pos="3486"/>
                                  <w:tab w:val="left" w:pos="3544"/>
                                </w:tabs>
                                <w:spacing w:after="520" w:line="276" w:lineRule="auto"/>
                                <w:ind w:left="560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9B7DEE">
                                <w:rPr>
                                  <w:sz w:val="18"/>
                                  <w:szCs w:val="18"/>
                                </w:rPr>
                                <w:t>Zach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ab/>
                              </w:r>
                              <w:r w:rsidRPr="009B7DEE">
                                <w:rPr>
                                  <w:sz w:val="18"/>
                                  <w:szCs w:val="18"/>
                                </w:rPr>
                                <w:t>Jing</w:t>
                              </w:r>
                            </w:p>
                            <w:p w14:paraId="1428E900" w14:textId="77777777" w:rsidR="00143868" w:rsidRPr="00B50D1C" w:rsidRDefault="00143868" w:rsidP="00143868">
                              <w:pPr>
                                <w:tabs>
                                  <w:tab w:val="left" w:pos="3514"/>
                                </w:tabs>
                                <w:spacing w:line="276" w:lineRule="auto"/>
                                <w:rPr>
                                  <w:rFonts w:asciiTheme="minorHAnsi" w:hAnsiTheme="minorHAnsi"/>
                                  <w:color w:val="000000"/>
                                  <w:sz w:val="21"/>
                                  <w:szCs w:val="21"/>
                                </w:rPr>
                              </w:pPr>
                              <w:r w:rsidRPr="00B50D1C">
                                <w:rPr>
                                  <w:rFonts w:asciiTheme="minorHAnsi" w:hAnsiTheme="minorHAnsi"/>
                                  <w:color w:val="000000"/>
                                  <w:sz w:val="21"/>
                                  <w:szCs w:val="21"/>
                                </w:rPr>
                                <w:t>Hi Jing,</w:t>
                              </w:r>
                            </w:p>
                            <w:p w14:paraId="007F4F57" w14:textId="77777777" w:rsidR="00143868" w:rsidRPr="00B50D1C" w:rsidRDefault="00143868" w:rsidP="00143868">
                              <w:pPr>
                                <w:spacing w:line="276" w:lineRule="auto"/>
                                <w:rPr>
                                  <w:rFonts w:asciiTheme="minorHAnsi" w:hAnsiTheme="minorHAnsi"/>
                                  <w:color w:val="000000"/>
                                  <w:sz w:val="21"/>
                                  <w:szCs w:val="21"/>
                                </w:rPr>
                              </w:pPr>
                              <w:r w:rsidRPr="00B50D1C">
                                <w:rPr>
                                  <w:rFonts w:asciiTheme="minorHAnsi" w:hAnsiTheme="minorHAnsi"/>
                                  <w:color w:val="000000"/>
                                  <w:sz w:val="21"/>
                                  <w:szCs w:val="21"/>
                                </w:rPr>
                                <w:t>Can you dance? I can’t dance, but I can sing.</w:t>
                              </w:r>
                            </w:p>
                            <w:p w14:paraId="2F1361C5" w14:textId="77777777" w:rsidR="00143868" w:rsidRPr="00B50D1C" w:rsidRDefault="00143868" w:rsidP="00143868">
                              <w:pPr>
                                <w:spacing w:line="276" w:lineRule="auto"/>
                                <w:rPr>
                                  <w:rFonts w:asciiTheme="minorHAnsi" w:hAnsiTheme="minorHAnsi"/>
                                  <w:color w:val="000000"/>
                                  <w:sz w:val="21"/>
                                  <w:szCs w:val="21"/>
                                </w:rPr>
                              </w:pPr>
                              <w:r w:rsidRPr="00B50D1C">
                                <w:rPr>
                                  <w:rFonts w:asciiTheme="minorHAnsi" w:hAnsiTheme="minorHAnsi"/>
                                  <w:color w:val="000000"/>
                                  <w:sz w:val="21"/>
                                  <w:szCs w:val="21"/>
                                </w:rPr>
                                <w:t>I can’t ice skate, but I can ski. Can you ski? It’s my favourite free time activity. I can jump, but I can’t climb. I can play tennis. I can swim, too.</w:t>
                              </w:r>
                            </w:p>
                            <w:p w14:paraId="159AA002" w14:textId="77777777" w:rsidR="00143868" w:rsidRPr="00B50D1C" w:rsidRDefault="00143868" w:rsidP="00143868">
                              <w:pPr>
                                <w:spacing w:line="276" w:lineRule="auto"/>
                                <w:rPr>
                                  <w:sz w:val="21"/>
                                  <w:szCs w:val="21"/>
                                </w:rPr>
                              </w:pPr>
                              <w:r w:rsidRPr="00B50D1C">
                                <w:rPr>
                                  <w:rFonts w:asciiTheme="minorHAnsi" w:hAnsiTheme="minorHAnsi"/>
                                  <w:color w:val="000000"/>
                                  <w:sz w:val="21"/>
                                  <w:szCs w:val="21"/>
                                </w:rPr>
                                <w:t>Zach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34F7B" id="Group 7" o:spid="_x0000_s1034" style="position:absolute;margin-left:14.6pt;margin-top:4.2pt;width:377.3pt;height:172.1pt;z-index:251717632" coordsize="47914,2185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">
                <v:shape id="Text Box 102631435" o:spid="_x0000_s1035" type="#_x0000_t202" style="position:absolute;width:47914;height:2185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" filled="f" stroked="f" strokeweight=".5pt">
                  <v:textbox inset="0,0,0,0">
                    <w:txbxContent>
                      <w:p w14:paraId="2E2A44F3" w14:textId="77777777" w:rsidR="00143868" w:rsidRDefault="00143868" w:rsidP="00143868">
                        <w:r>
                          <w:rPr>
                            <w:noProof/>
                          </w:rPr>
                          <w:drawing>
                            <wp:inline distT="0" distB="0" distL="0" distR="0" wp14:anchorId="7A2AB74F" wp14:editId="53C75AE4">
                              <wp:extent cx="4687570" cy="2124075"/>
                              <wp:effectExtent l="0" t="0" r="0" b="0"/>
                              <wp:docPr id="102631437" name="Picture 10263143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02631425" name="WC1SEmail.jpg"/>
                                      <pic:cNvPicPr/>
                                    </pic:nvPicPr>
                                    <pic:blipFill>
                                      <a:blip r:embed="rId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687570" cy="212407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102631436" o:spid="_x0000_s1036" type="#_x0000_t202" style="position:absolute;left:182;top:3108;width:43983;height:1700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" filled="f" stroked="f" strokeweight=".5pt">
                  <v:textbox>
                    <w:txbxContent>
                      <w:p w14:paraId="21F6CD26" w14:textId="77777777" w:rsidR="00143868" w:rsidRPr="0014308A" w:rsidRDefault="00143868" w:rsidP="00143868">
                        <w:pPr>
                          <w:pStyle w:val="table-text"/>
                          <w:tabs>
                            <w:tab w:val="left" w:pos="3486"/>
                            <w:tab w:val="left" w:pos="3544"/>
                          </w:tabs>
                          <w:spacing w:after="520" w:line="276" w:lineRule="auto"/>
                          <w:ind w:left="560"/>
                          <w:rPr>
                            <w:sz w:val="18"/>
                            <w:szCs w:val="18"/>
                          </w:rPr>
                        </w:pPr>
                        <w:r w:rsidRPr="009B7DEE">
                          <w:rPr>
                            <w:sz w:val="18"/>
                            <w:szCs w:val="18"/>
                          </w:rPr>
                          <w:t>Zach</w:t>
                        </w:r>
                        <w:r>
                          <w:rPr>
                            <w:sz w:val="18"/>
                            <w:szCs w:val="18"/>
                          </w:rPr>
                          <w:tab/>
                        </w:r>
                        <w:r w:rsidRPr="009B7DEE">
                          <w:rPr>
                            <w:sz w:val="18"/>
                            <w:szCs w:val="18"/>
                          </w:rPr>
                          <w:t>Jing</w:t>
                        </w:r>
                      </w:p>
                      <w:p w14:paraId="1428E900" w14:textId="77777777" w:rsidR="00143868" w:rsidRPr="00B50D1C" w:rsidRDefault="00143868" w:rsidP="00143868">
                        <w:pPr>
                          <w:tabs>
                            <w:tab w:val="left" w:pos="3514"/>
                          </w:tabs>
                          <w:spacing w:line="276" w:lineRule="auto"/>
                          <w:rPr>
                            <w:rFonts w:asciiTheme="minorHAnsi" w:hAnsiTheme="minorHAnsi"/>
                            <w:color w:val="000000"/>
                            <w:sz w:val="21"/>
                            <w:szCs w:val="21"/>
                          </w:rPr>
                        </w:pPr>
                        <w:r w:rsidRPr="00B50D1C">
                          <w:rPr>
                            <w:rFonts w:asciiTheme="minorHAnsi" w:hAnsiTheme="minorHAnsi"/>
                            <w:color w:val="000000"/>
                            <w:sz w:val="21"/>
                            <w:szCs w:val="21"/>
                          </w:rPr>
                          <w:t>Hi Jing,</w:t>
                        </w:r>
                      </w:p>
                      <w:p w14:paraId="007F4F57" w14:textId="77777777" w:rsidR="00143868" w:rsidRPr="00B50D1C" w:rsidRDefault="00143868" w:rsidP="00143868">
                        <w:pPr>
                          <w:spacing w:line="276" w:lineRule="auto"/>
                          <w:rPr>
                            <w:rFonts w:asciiTheme="minorHAnsi" w:hAnsiTheme="minorHAnsi"/>
                            <w:color w:val="000000"/>
                            <w:sz w:val="21"/>
                            <w:szCs w:val="21"/>
                          </w:rPr>
                        </w:pPr>
                        <w:r w:rsidRPr="00B50D1C">
                          <w:rPr>
                            <w:rFonts w:asciiTheme="minorHAnsi" w:hAnsiTheme="minorHAnsi"/>
                            <w:color w:val="000000"/>
                            <w:sz w:val="21"/>
                            <w:szCs w:val="21"/>
                          </w:rPr>
                          <w:t>Can you dance? I can’t dance, but I can sing.</w:t>
                        </w:r>
                      </w:p>
                      <w:p w14:paraId="2F1361C5" w14:textId="77777777" w:rsidR="00143868" w:rsidRPr="00B50D1C" w:rsidRDefault="00143868" w:rsidP="00143868">
                        <w:pPr>
                          <w:spacing w:line="276" w:lineRule="auto"/>
                          <w:rPr>
                            <w:rFonts w:asciiTheme="minorHAnsi" w:hAnsiTheme="minorHAnsi"/>
                            <w:color w:val="000000"/>
                            <w:sz w:val="21"/>
                            <w:szCs w:val="21"/>
                          </w:rPr>
                        </w:pPr>
                        <w:r w:rsidRPr="00B50D1C">
                          <w:rPr>
                            <w:rFonts w:asciiTheme="minorHAnsi" w:hAnsiTheme="minorHAnsi"/>
                            <w:color w:val="000000"/>
                            <w:sz w:val="21"/>
                            <w:szCs w:val="21"/>
                          </w:rPr>
                          <w:t>I can’t ice skate, but I can ski. Can you ski? It’s my favourite free time activity. I can jump, but I can’t climb. I can play tennis. I can swim, too.</w:t>
                        </w:r>
                      </w:p>
                      <w:p w14:paraId="159AA002" w14:textId="77777777" w:rsidR="00143868" w:rsidRPr="00B50D1C" w:rsidRDefault="00143868" w:rsidP="00143868">
                        <w:pPr>
                          <w:spacing w:line="276" w:lineRule="auto"/>
                          <w:rPr>
                            <w:sz w:val="21"/>
                            <w:szCs w:val="21"/>
                          </w:rPr>
                        </w:pPr>
                        <w:r w:rsidRPr="00B50D1C">
                          <w:rPr>
                            <w:rFonts w:asciiTheme="minorHAnsi" w:hAnsiTheme="minorHAnsi"/>
                            <w:color w:val="000000"/>
                            <w:sz w:val="21"/>
                            <w:szCs w:val="21"/>
                          </w:rPr>
                          <w:t>Zach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1E7C060" w14:textId="57BC1DB4" w:rsidR="00143868" w:rsidRDefault="00143868" w:rsidP="00143868">
      <w:pPr>
        <w:pStyle w:val="Note"/>
        <w:spacing w:line="240" w:lineRule="auto"/>
      </w:pPr>
    </w:p>
    <w:p w14:paraId="62CC04E1" w14:textId="77777777" w:rsidR="00143868" w:rsidRDefault="00143868" w:rsidP="00143868">
      <w:pPr>
        <w:pStyle w:val="Note"/>
        <w:spacing w:line="240" w:lineRule="auto"/>
      </w:pPr>
    </w:p>
    <w:p w14:paraId="47E41C0E" w14:textId="77777777" w:rsidR="00143868" w:rsidRDefault="00143868" w:rsidP="00143868">
      <w:pPr>
        <w:pStyle w:val="Note"/>
        <w:spacing w:line="240" w:lineRule="auto"/>
      </w:pPr>
    </w:p>
    <w:p w14:paraId="151529A5" w14:textId="77777777" w:rsidR="00143868" w:rsidRDefault="00143868" w:rsidP="00143868">
      <w:pPr>
        <w:pStyle w:val="Note"/>
        <w:spacing w:line="240" w:lineRule="auto"/>
      </w:pPr>
    </w:p>
    <w:p w14:paraId="67EB4946" w14:textId="77777777" w:rsidR="00143868" w:rsidRDefault="00143868" w:rsidP="00143868">
      <w:pPr>
        <w:pStyle w:val="Note"/>
        <w:spacing w:line="240" w:lineRule="auto"/>
      </w:pPr>
    </w:p>
    <w:p w14:paraId="4866F452" w14:textId="77777777" w:rsidR="00143868" w:rsidRDefault="00143868" w:rsidP="00143868">
      <w:pPr>
        <w:pStyle w:val="Note"/>
        <w:spacing w:line="240" w:lineRule="auto"/>
      </w:pPr>
    </w:p>
    <w:p w14:paraId="30B7CB3A" w14:textId="77777777" w:rsidR="00143868" w:rsidRDefault="00143868" w:rsidP="00143868">
      <w:pPr>
        <w:pStyle w:val="Note"/>
        <w:spacing w:line="240" w:lineRule="auto"/>
      </w:pPr>
    </w:p>
    <w:p w14:paraId="15FC36F5" w14:textId="77777777" w:rsidR="00143868" w:rsidRDefault="00143868" w:rsidP="00143868">
      <w:pPr>
        <w:pStyle w:val="Note"/>
        <w:spacing w:line="240" w:lineRule="auto"/>
      </w:pPr>
    </w:p>
    <w:p w14:paraId="07D5020A" w14:textId="77777777" w:rsidR="00143868" w:rsidRDefault="00143868" w:rsidP="00143868">
      <w:pPr>
        <w:pStyle w:val="Note"/>
        <w:spacing w:line="240" w:lineRule="auto"/>
      </w:pPr>
    </w:p>
    <w:p w14:paraId="11BBF37B" w14:textId="77777777" w:rsidR="00143868" w:rsidRDefault="00143868" w:rsidP="00143868">
      <w:pPr>
        <w:pStyle w:val="Note"/>
        <w:spacing w:line="240" w:lineRule="auto"/>
      </w:pPr>
    </w:p>
    <w:p w14:paraId="727871D9" w14:textId="36C56E47" w:rsidR="00143868" w:rsidRPr="00143868" w:rsidRDefault="00143868" w:rsidP="00143868">
      <w:pPr>
        <w:pStyle w:val="activity-numbered--common"/>
        <w:spacing w:before="240"/>
        <w:rPr>
          <w:sz w:val="28"/>
          <w:szCs w:val="28"/>
        </w:rPr>
      </w:pPr>
      <w:r w:rsidRPr="00143868">
        <w:rPr>
          <w:sz w:val="28"/>
          <w:szCs w:val="28"/>
        </w:rPr>
        <w:t>1</w:t>
      </w:r>
      <w:r w:rsidRPr="00143868">
        <w:rPr>
          <w:sz w:val="28"/>
          <w:szCs w:val="28"/>
        </w:rPr>
        <w:tab/>
        <w:t>Zach can dance.</w:t>
      </w:r>
      <w:r w:rsidRPr="00143868">
        <w:rPr>
          <w:sz w:val="28"/>
          <w:szCs w:val="28"/>
        </w:rPr>
        <w:tab/>
      </w:r>
      <w:r w:rsidR="007C1F66">
        <w:rPr>
          <w:sz w:val="28"/>
          <w:szCs w:val="28"/>
        </w:rPr>
        <w:t>T</w:t>
      </w:r>
      <w:r w:rsidRPr="00143868">
        <w:rPr>
          <w:sz w:val="28"/>
          <w:szCs w:val="28"/>
        </w:rPr>
        <w:t xml:space="preserve"> / </w:t>
      </w:r>
      <w:r w:rsidR="007C1F66">
        <w:rPr>
          <w:sz w:val="28"/>
          <w:szCs w:val="28"/>
        </w:rPr>
        <w:t>F</w:t>
      </w:r>
    </w:p>
    <w:p w14:paraId="11B48C91" w14:textId="082DDAB0" w:rsidR="00143868" w:rsidRPr="00143868" w:rsidRDefault="00143868" w:rsidP="00143868">
      <w:pPr>
        <w:pStyle w:val="activity-numbered--common"/>
        <w:rPr>
          <w:sz w:val="28"/>
          <w:szCs w:val="28"/>
        </w:rPr>
      </w:pPr>
      <w:r w:rsidRPr="00143868">
        <w:rPr>
          <w:sz w:val="28"/>
          <w:szCs w:val="28"/>
        </w:rPr>
        <w:t>2</w:t>
      </w:r>
      <w:r w:rsidRPr="00143868">
        <w:rPr>
          <w:sz w:val="28"/>
          <w:szCs w:val="28"/>
        </w:rPr>
        <w:tab/>
        <w:t>Zach can sing.</w:t>
      </w:r>
      <w:r w:rsidRPr="00143868">
        <w:rPr>
          <w:sz w:val="28"/>
          <w:szCs w:val="28"/>
        </w:rPr>
        <w:tab/>
      </w:r>
      <w:r w:rsidR="007C1F66">
        <w:rPr>
          <w:sz w:val="28"/>
          <w:szCs w:val="28"/>
        </w:rPr>
        <w:t>T</w:t>
      </w:r>
      <w:r w:rsidRPr="00143868">
        <w:rPr>
          <w:sz w:val="28"/>
          <w:szCs w:val="28"/>
        </w:rPr>
        <w:t xml:space="preserve"> / </w:t>
      </w:r>
      <w:r w:rsidR="007C1F66">
        <w:rPr>
          <w:sz w:val="28"/>
          <w:szCs w:val="28"/>
        </w:rPr>
        <w:t>F</w:t>
      </w:r>
    </w:p>
    <w:p w14:paraId="56815E88" w14:textId="2104CC00" w:rsidR="00143868" w:rsidRPr="00143868" w:rsidRDefault="00143868" w:rsidP="00143868">
      <w:pPr>
        <w:pStyle w:val="activity-numbered--common"/>
        <w:rPr>
          <w:sz w:val="28"/>
          <w:szCs w:val="28"/>
        </w:rPr>
      </w:pPr>
      <w:r w:rsidRPr="00143868">
        <w:rPr>
          <w:sz w:val="28"/>
          <w:szCs w:val="28"/>
        </w:rPr>
        <w:t>3</w:t>
      </w:r>
      <w:r w:rsidRPr="00143868">
        <w:rPr>
          <w:sz w:val="28"/>
          <w:szCs w:val="28"/>
        </w:rPr>
        <w:tab/>
        <w:t>Zach’s favourite free time activity is tennis.</w:t>
      </w:r>
      <w:r w:rsidRPr="00143868">
        <w:rPr>
          <w:sz w:val="28"/>
          <w:szCs w:val="28"/>
        </w:rPr>
        <w:tab/>
      </w:r>
      <w:r w:rsidR="007C1F66">
        <w:rPr>
          <w:sz w:val="28"/>
          <w:szCs w:val="28"/>
        </w:rPr>
        <w:t>T</w:t>
      </w:r>
      <w:r w:rsidRPr="00143868">
        <w:rPr>
          <w:sz w:val="28"/>
          <w:szCs w:val="28"/>
        </w:rPr>
        <w:t xml:space="preserve"> / </w:t>
      </w:r>
      <w:r w:rsidR="007C1F66">
        <w:rPr>
          <w:sz w:val="28"/>
          <w:szCs w:val="28"/>
        </w:rPr>
        <w:t>F</w:t>
      </w:r>
    </w:p>
    <w:p w14:paraId="3C1468AA" w14:textId="4C743863" w:rsidR="00143868" w:rsidRPr="00143868" w:rsidRDefault="00143868" w:rsidP="00143868">
      <w:pPr>
        <w:pStyle w:val="activity-numbered--common"/>
        <w:rPr>
          <w:sz w:val="28"/>
          <w:szCs w:val="28"/>
        </w:rPr>
      </w:pPr>
      <w:r w:rsidRPr="00143868">
        <w:rPr>
          <w:sz w:val="28"/>
          <w:szCs w:val="28"/>
        </w:rPr>
        <w:t>4</w:t>
      </w:r>
      <w:r w:rsidRPr="00143868">
        <w:rPr>
          <w:sz w:val="28"/>
          <w:szCs w:val="28"/>
        </w:rPr>
        <w:tab/>
        <w:t>Zach can’t jump.</w:t>
      </w:r>
      <w:r w:rsidRPr="00143868">
        <w:rPr>
          <w:sz w:val="28"/>
          <w:szCs w:val="28"/>
        </w:rPr>
        <w:tab/>
      </w:r>
      <w:r w:rsidR="007C1F66">
        <w:rPr>
          <w:sz w:val="28"/>
          <w:szCs w:val="28"/>
        </w:rPr>
        <w:t>T</w:t>
      </w:r>
      <w:r w:rsidRPr="00143868">
        <w:rPr>
          <w:sz w:val="28"/>
          <w:szCs w:val="28"/>
        </w:rPr>
        <w:t xml:space="preserve"> / </w:t>
      </w:r>
      <w:r w:rsidR="007C1F66">
        <w:rPr>
          <w:sz w:val="28"/>
          <w:szCs w:val="28"/>
        </w:rPr>
        <w:t>F</w:t>
      </w:r>
    </w:p>
    <w:p w14:paraId="760012C1" w14:textId="7D39E2A9" w:rsidR="00143868" w:rsidRPr="00143868" w:rsidRDefault="00143868" w:rsidP="00143868">
      <w:pPr>
        <w:pStyle w:val="activity-numbered--common"/>
        <w:rPr>
          <w:sz w:val="28"/>
          <w:szCs w:val="28"/>
        </w:rPr>
      </w:pPr>
      <w:r w:rsidRPr="00143868">
        <w:rPr>
          <w:sz w:val="28"/>
          <w:szCs w:val="28"/>
        </w:rPr>
        <w:t>5</w:t>
      </w:r>
      <w:r w:rsidRPr="00143868">
        <w:rPr>
          <w:sz w:val="28"/>
          <w:szCs w:val="28"/>
        </w:rPr>
        <w:tab/>
        <w:t>Zach can play tennis.</w:t>
      </w:r>
      <w:r w:rsidRPr="00143868">
        <w:rPr>
          <w:sz w:val="28"/>
          <w:szCs w:val="28"/>
        </w:rPr>
        <w:tab/>
      </w:r>
      <w:r w:rsidR="007C1F66">
        <w:rPr>
          <w:sz w:val="28"/>
          <w:szCs w:val="28"/>
        </w:rPr>
        <w:t>T</w:t>
      </w:r>
      <w:r w:rsidRPr="00143868">
        <w:rPr>
          <w:sz w:val="28"/>
          <w:szCs w:val="28"/>
        </w:rPr>
        <w:t xml:space="preserve"> / </w:t>
      </w:r>
      <w:r w:rsidR="007C1F66">
        <w:rPr>
          <w:sz w:val="28"/>
          <w:szCs w:val="28"/>
        </w:rPr>
        <w:t>F</w:t>
      </w:r>
    </w:p>
    <w:p w14:paraId="7BDC5D83" w14:textId="77777777" w:rsidR="00143868" w:rsidRPr="007C6741" w:rsidRDefault="00143868" w:rsidP="00143868">
      <w:pPr>
        <w:pStyle w:val="marks"/>
        <w:rPr>
          <w:rStyle w:val="marks-frame"/>
        </w:rPr>
      </w:pPr>
      <w:r w:rsidRPr="007C6741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7C6741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D226FBA" wp14:editId="66624F0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7" style="position:absolute;margin-left:0;margin-top:-.05pt;width:117.35pt;height:21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M9iVty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BCCCAD1" w14:textId="77777777" w:rsidR="00143868" w:rsidRPr="002D2043" w:rsidRDefault="00143868" w:rsidP="00143868">
      <w:pPr>
        <w:pStyle w:val="instruction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DB520D2" wp14:editId="647FC1B9">
                <wp:simplePos x="0" y="0"/>
                <wp:positionH relativeFrom="column">
                  <wp:posOffset>953262</wp:posOffset>
                </wp:positionH>
                <wp:positionV relativeFrom="paragraph">
                  <wp:posOffset>839216</wp:posOffset>
                </wp:positionV>
                <wp:extent cx="5165725" cy="365760"/>
                <wp:effectExtent l="0" t="0" r="0" b="0"/>
                <wp:wrapNone/>
                <wp:docPr id="102631463" name="Group 102631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5725" cy="365760"/>
                          <a:chOff x="0" y="0"/>
                          <a:chExt cx="5166106" cy="365760"/>
                        </a:xfrm>
                      </wpg:grpSpPr>
                      <wps:wsp>
                        <wps:cNvPr id="102631458" name="Text Box 102631458"/>
                        <wps:cNvSpPr txBox="1"/>
                        <wps:spPr>
                          <a:xfrm>
                            <a:off x="0" y="0"/>
                            <a:ext cx="466090" cy="3657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C19946" w14:textId="77777777" w:rsidR="00143868" w:rsidRDefault="00143868" w:rsidP="00143868">
                              <w:r w:rsidRPr="000F1CA3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23DE8A74" wp14:editId="2B724B8D">
                                    <wp:extent cx="177800" cy="203200"/>
                                    <wp:effectExtent l="0" t="0" r="0" b="0"/>
                                    <wp:docPr id="102631464" name="Picture 10263146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33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77800" cy="203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3A2201EC" w14:textId="77777777" w:rsidR="00143868" w:rsidRDefault="00143868" w:rsidP="0014386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59" name="Text Box 102631459"/>
                        <wps:cNvSpPr txBox="1"/>
                        <wps:spPr>
                          <a:xfrm>
                            <a:off x="1170432" y="0"/>
                            <a:ext cx="466090" cy="3657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C917AB" w14:textId="77777777" w:rsidR="00143868" w:rsidRDefault="00143868" w:rsidP="00143868">
                              <w:r w:rsidRPr="000F1CA3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02D410FF" wp14:editId="1C9CBF23">
                                    <wp:extent cx="177800" cy="203200"/>
                                    <wp:effectExtent l="0" t="0" r="0" b="0"/>
                                    <wp:docPr id="102631465" name="Picture 10263146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33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77800" cy="203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6F9DE4D8" w14:textId="77777777" w:rsidR="00143868" w:rsidRDefault="00143868" w:rsidP="0014386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60" name="Text Box 102631460"/>
                        <wps:cNvSpPr txBox="1"/>
                        <wps:spPr>
                          <a:xfrm>
                            <a:off x="2350008" y="0"/>
                            <a:ext cx="466090" cy="3657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5D538B" w14:textId="77777777" w:rsidR="00143868" w:rsidRDefault="00143868" w:rsidP="0014386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78F5FC0C" wp14:editId="0FD34588">
                                    <wp:extent cx="165100" cy="177800"/>
                                    <wp:effectExtent l="0" t="0" r="0" b="0"/>
                                    <wp:docPr id="102631467" name="Picture 10263146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2631467" name="WC1Scross.jpg"/>
                                            <pic:cNvPicPr/>
                                          </pic:nvPicPr>
                                          <pic:blipFill>
                                            <a:blip r:embed="rId4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65100" cy="177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61" name="Text Box 102631461"/>
                        <wps:cNvSpPr txBox="1"/>
                        <wps:spPr>
                          <a:xfrm>
                            <a:off x="3520440" y="0"/>
                            <a:ext cx="466090" cy="3657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1F3EE9" w14:textId="77777777" w:rsidR="00143868" w:rsidRDefault="00143868" w:rsidP="0014386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9BD4CCD" wp14:editId="5E382CBD">
                                    <wp:extent cx="165100" cy="177800"/>
                                    <wp:effectExtent l="0" t="0" r="0" b="0"/>
                                    <wp:docPr id="102631468" name="Picture 10263146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2631468" name="WC1Scross.jpg"/>
                                            <pic:cNvPicPr/>
                                          </pic:nvPicPr>
                                          <pic:blipFill>
                                            <a:blip r:embed="rId4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65100" cy="177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62" name="Text Box 102631462"/>
                        <wps:cNvSpPr txBox="1"/>
                        <wps:spPr>
                          <a:xfrm>
                            <a:off x="4700016" y="0"/>
                            <a:ext cx="466090" cy="3657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192774" w14:textId="77777777" w:rsidR="00143868" w:rsidRDefault="00143868" w:rsidP="00143868">
                              <w:r w:rsidRPr="000F1CA3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0DA2A344" wp14:editId="335E1808">
                                    <wp:extent cx="177800" cy="203200"/>
                                    <wp:effectExtent l="0" t="0" r="0" b="0"/>
                                    <wp:docPr id="102631466" name="Picture 10263146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33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77800" cy="203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5C0B49FB" w14:textId="77777777" w:rsidR="00143868" w:rsidRDefault="00143868" w:rsidP="0014386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B520D2" id="Group 102631463" o:spid="_x0000_s1038" style="position:absolute;left:0;text-align:left;margin-left:75.05pt;margin-top:66.1pt;width:406.75pt;height:28.8pt;z-index:251719680" coordsize="51661,3657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">
                <v:shape id="Text Box 102631458" o:spid="_x0000_s1039" type="#_x0000_t202" style="position:absolute;width:4660;height:365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" filled="f" stroked="f" strokeweight=".5pt">
                  <v:textbox>
                    <w:txbxContent>
                      <w:p w14:paraId="4CC19946" w14:textId="77777777" w:rsidR="00143868" w:rsidRDefault="00143868" w:rsidP="00143868">
                        <w:r w:rsidRPr="000F1CA3">
                          <w:rPr>
                            <w:noProof/>
                            <w:position w:val="-6"/>
                            <w:lang w:eastAsia="es-ES"/>
                          </w:rPr>
                          <w:drawing>
                            <wp:inline distT="0" distB="0" distL="0" distR="0" wp14:anchorId="23DE8A74" wp14:editId="2B724B8D">
                              <wp:extent cx="177800" cy="203200"/>
                              <wp:effectExtent l="0" t="0" r="0" b="0"/>
                              <wp:docPr id="102631464" name="Picture 10263146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4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7800" cy="2032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A2201EC" w14:textId="77777777" w:rsidR="00143868" w:rsidRDefault="00143868" w:rsidP="00143868"/>
                    </w:txbxContent>
                  </v:textbox>
                </v:shape>
                <v:shape id="Text Box 102631459" o:spid="_x0000_s1040" type="#_x0000_t202" style="position:absolute;left:11704;width:4661;height:365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" filled="f" stroked="f" strokeweight=".5pt">
                  <v:textbox>
                    <w:txbxContent>
                      <w:p w14:paraId="5AC917AB" w14:textId="77777777" w:rsidR="00143868" w:rsidRDefault="00143868" w:rsidP="00143868">
                        <w:r w:rsidRPr="000F1CA3">
                          <w:rPr>
                            <w:noProof/>
                            <w:position w:val="-6"/>
                            <w:lang w:eastAsia="es-ES"/>
                          </w:rPr>
                          <w:drawing>
                            <wp:inline distT="0" distB="0" distL="0" distR="0" wp14:anchorId="02D410FF" wp14:editId="1C9CBF23">
                              <wp:extent cx="177800" cy="203200"/>
                              <wp:effectExtent l="0" t="0" r="0" b="0"/>
                              <wp:docPr id="102631465" name="Picture 10263146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4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7800" cy="2032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6F9DE4D8" w14:textId="77777777" w:rsidR="00143868" w:rsidRDefault="00143868" w:rsidP="00143868"/>
                    </w:txbxContent>
                  </v:textbox>
                </v:shape>
                <v:shape id="Text Box 102631460" o:spid="_x0000_s1041" type="#_x0000_t202" style="position:absolute;left:23500;width:4660;height:365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" filled="f" stroked="f" strokeweight=".5pt">
                  <v:textbox>
                    <w:txbxContent>
                      <w:p w14:paraId="445D538B" w14:textId="77777777" w:rsidR="00143868" w:rsidRDefault="00143868" w:rsidP="00143868">
                        <w:r>
                          <w:rPr>
                            <w:noProof/>
                          </w:rPr>
                          <w:drawing>
                            <wp:inline distT="0" distB="0" distL="0" distR="0" wp14:anchorId="78F5FC0C" wp14:editId="0FD34588">
                              <wp:extent cx="165100" cy="177800"/>
                              <wp:effectExtent l="0" t="0" r="0" b="0"/>
                              <wp:docPr id="102631467" name="Picture 10263146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02631467" name="WC1Scross.jpg"/>
                                      <pic:cNvPicPr/>
                                    </pic:nvPicPr>
                                    <pic:blipFill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65100" cy="177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102631461" o:spid="_x0000_s1042" type="#_x0000_t202" style="position:absolute;left:35204;width:4661;height:365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" filled="f" stroked="f" strokeweight=".5pt">
                  <v:textbox>
                    <w:txbxContent>
                      <w:p w14:paraId="371F3EE9" w14:textId="77777777" w:rsidR="00143868" w:rsidRDefault="00143868" w:rsidP="00143868">
                        <w:r>
                          <w:rPr>
                            <w:noProof/>
                          </w:rPr>
                          <w:drawing>
                            <wp:inline distT="0" distB="0" distL="0" distR="0" wp14:anchorId="29BD4CCD" wp14:editId="5E382CBD">
                              <wp:extent cx="165100" cy="177800"/>
                              <wp:effectExtent l="0" t="0" r="0" b="0"/>
                              <wp:docPr id="102631468" name="Picture 10263146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02631468" name="WC1Scross.jpg"/>
                                      <pic:cNvPicPr/>
                                    </pic:nvPicPr>
                                    <pic:blipFill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65100" cy="177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102631462" o:spid="_x0000_s1043" type="#_x0000_t202" style="position:absolute;left:47000;width:4661;height:365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" filled="f" stroked="f" strokeweight=".5pt">
                  <v:textbox>
                    <w:txbxContent>
                      <w:p w14:paraId="2C192774" w14:textId="77777777" w:rsidR="00143868" w:rsidRDefault="00143868" w:rsidP="00143868">
                        <w:r w:rsidRPr="000F1CA3">
                          <w:rPr>
                            <w:noProof/>
                            <w:position w:val="-6"/>
                            <w:lang w:eastAsia="es-ES"/>
                          </w:rPr>
                          <w:drawing>
                            <wp:inline distT="0" distB="0" distL="0" distR="0" wp14:anchorId="0DA2A344" wp14:editId="335E1808">
                              <wp:extent cx="177800" cy="203200"/>
                              <wp:effectExtent l="0" t="0" r="0" b="0"/>
                              <wp:docPr id="102631466" name="Picture 10263146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4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7800" cy="2032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5C0B49FB" w14:textId="77777777" w:rsidR="00143868" w:rsidRDefault="00143868" w:rsidP="00143868"/>
                    </w:txbxContent>
                  </v:textbox>
                </v:shape>
              </v:group>
            </w:pict>
          </mc:Fallback>
        </mc:AlternateContent>
      </w:r>
      <w:r w:rsidRPr="002D2043">
        <w:t>6</w:t>
      </w:r>
      <w:r w:rsidRPr="002D2043">
        <w:tab/>
      </w:r>
      <w:r w:rsidRPr="000F1CA3">
        <w:t>Look and write.</w:t>
      </w:r>
    </w:p>
    <w:tbl>
      <w:tblPr>
        <w:tblW w:w="9355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1"/>
        <w:gridCol w:w="1871"/>
        <w:gridCol w:w="1871"/>
        <w:gridCol w:w="1871"/>
        <w:gridCol w:w="1871"/>
      </w:tblGrid>
      <w:tr w:rsidR="00143868" w14:paraId="3F793B69" w14:textId="77777777" w:rsidTr="00331079">
        <w:trPr>
          <w:cantSplit/>
          <w:trHeight w:val="1418"/>
        </w:trPr>
        <w:tc>
          <w:tcPr>
            <w:tcW w:w="1871" w:type="dxa"/>
            <w:vAlign w:val="center"/>
          </w:tcPr>
          <w:p w14:paraId="3A8D7A95" w14:textId="77777777" w:rsidR="00143868" w:rsidRDefault="00143868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611450" wp14:editId="1437B6CB">
                  <wp:extent cx="999744" cy="749808"/>
                  <wp:effectExtent l="0" t="0" r="3810" b="0"/>
                  <wp:docPr id="102631438" name="Picture 102631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868" cy="757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60A48AFB" w14:textId="77777777" w:rsidR="00143868" w:rsidRDefault="00143868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9425FD" wp14:editId="386C4265">
                  <wp:extent cx="727200" cy="426834"/>
                  <wp:effectExtent l="0" t="0" r="0" b="5080"/>
                  <wp:docPr id="102631440" name="Picture 1026314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200" cy="426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2374ABC2" w14:textId="77777777" w:rsidR="00143868" w:rsidRDefault="00143868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1D9338" wp14:editId="2C3BDC75">
                  <wp:extent cx="643056" cy="673200"/>
                  <wp:effectExtent l="0" t="0" r="508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056" cy="67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4DEDEC85" w14:textId="77777777" w:rsidR="00143868" w:rsidRDefault="00143868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549E0A" wp14:editId="0F853E16">
                  <wp:extent cx="602981" cy="795600"/>
                  <wp:effectExtent l="0" t="0" r="0" b="508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81" cy="7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3B978940" w14:textId="77777777" w:rsidR="00143868" w:rsidRDefault="00143868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DA3B40C" wp14:editId="05AB93B5">
                  <wp:extent cx="454628" cy="795600"/>
                  <wp:effectExtent l="0" t="0" r="3175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28" cy="7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3868" w14:paraId="6B504B75" w14:textId="77777777" w:rsidTr="00331079">
        <w:trPr>
          <w:cantSplit/>
          <w:trHeight w:val="567"/>
        </w:trPr>
        <w:tc>
          <w:tcPr>
            <w:tcW w:w="1871" w:type="dxa"/>
            <w:vAlign w:val="center"/>
          </w:tcPr>
          <w:p w14:paraId="28E8F8D9" w14:textId="77777777" w:rsidR="00143868" w:rsidRPr="00685431" w:rsidRDefault="00143868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871" w:type="dxa"/>
            <w:vAlign w:val="center"/>
          </w:tcPr>
          <w:p w14:paraId="0C9F5E2C" w14:textId="77777777" w:rsidR="00143868" w:rsidRPr="00685431" w:rsidRDefault="00143868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871" w:type="dxa"/>
            <w:vAlign w:val="center"/>
          </w:tcPr>
          <w:p w14:paraId="58EC8072" w14:textId="77777777" w:rsidR="00143868" w:rsidRPr="00685431" w:rsidRDefault="00143868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871" w:type="dxa"/>
            <w:vAlign w:val="center"/>
          </w:tcPr>
          <w:p w14:paraId="040873AE" w14:textId="77777777" w:rsidR="00143868" w:rsidRDefault="00143868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871" w:type="dxa"/>
            <w:vAlign w:val="center"/>
          </w:tcPr>
          <w:p w14:paraId="534A7AA7" w14:textId="77777777" w:rsidR="00143868" w:rsidRDefault="00143868" w:rsidP="00331079">
            <w:pPr>
              <w:pStyle w:val="activity-numbered--centered"/>
            </w:pPr>
            <w:r>
              <w:t>5</w:t>
            </w:r>
          </w:p>
        </w:tc>
      </w:tr>
    </w:tbl>
    <w:p w14:paraId="026BABD6" w14:textId="77777777" w:rsidR="00143868" w:rsidRPr="000F1CA3" w:rsidRDefault="00143868" w:rsidP="00143868">
      <w:pPr>
        <w:pStyle w:val="activity-numbered"/>
        <w:spacing w:before="120"/>
      </w:pPr>
      <w:r w:rsidRPr="000F1CA3">
        <w:t>1</w:t>
      </w:r>
      <w:r w:rsidRPr="000F1CA3">
        <w:tab/>
        <w:t xml:space="preserve">I </w:t>
      </w:r>
      <w:r w:rsidRPr="000F1CA3">
        <w:rPr>
          <w:rStyle w:val="wol"/>
        </w:rPr>
        <w:t>                              </w:t>
      </w:r>
      <w:r w:rsidRPr="000F1CA3">
        <w:t xml:space="preserve"> play tennis. </w:t>
      </w:r>
    </w:p>
    <w:p w14:paraId="77ABEC9B" w14:textId="77777777" w:rsidR="00143868" w:rsidRPr="000F1CA3" w:rsidRDefault="00143868" w:rsidP="00143868">
      <w:pPr>
        <w:pStyle w:val="activity-numbered"/>
      </w:pPr>
      <w:r w:rsidRPr="000F1CA3">
        <w:t>2</w:t>
      </w:r>
      <w:r w:rsidRPr="000F1CA3">
        <w:tab/>
        <w:t xml:space="preserve">Can </w:t>
      </w:r>
      <w:r w:rsidRPr="000F1CA3">
        <w:rPr>
          <w:rStyle w:val="wol"/>
        </w:rPr>
        <w:t>                              </w:t>
      </w:r>
      <w:r w:rsidRPr="000F1CA3">
        <w:t>swim? Yes, I can.</w:t>
      </w:r>
    </w:p>
    <w:p w14:paraId="19A0FB89" w14:textId="77777777" w:rsidR="00143868" w:rsidRPr="000F1CA3" w:rsidRDefault="00143868" w:rsidP="00143868">
      <w:pPr>
        <w:pStyle w:val="activity-numbered"/>
      </w:pPr>
      <w:r w:rsidRPr="000F1CA3">
        <w:t>3</w:t>
      </w:r>
      <w:r w:rsidRPr="000F1CA3">
        <w:tab/>
        <w:t xml:space="preserve">I </w:t>
      </w:r>
      <w:r w:rsidRPr="000F1CA3">
        <w:rPr>
          <w:rStyle w:val="wol"/>
        </w:rPr>
        <w:t>                              </w:t>
      </w:r>
      <w:r w:rsidRPr="000F1CA3">
        <w:t xml:space="preserve"> sing. </w:t>
      </w:r>
    </w:p>
    <w:p w14:paraId="4FDE7FAD" w14:textId="77777777" w:rsidR="00143868" w:rsidRPr="000F1CA3" w:rsidRDefault="00143868" w:rsidP="00143868">
      <w:pPr>
        <w:pStyle w:val="activity-numbered"/>
      </w:pPr>
      <w:r w:rsidRPr="000F1CA3">
        <w:t>4</w:t>
      </w:r>
      <w:r w:rsidRPr="000F1CA3">
        <w:tab/>
      </w:r>
      <w:r w:rsidRPr="000F1CA3">
        <w:rPr>
          <w:rStyle w:val="wol"/>
        </w:rPr>
        <w:t>                              </w:t>
      </w:r>
      <w:r w:rsidRPr="000F1CA3">
        <w:t xml:space="preserve"> you climb? No, I can’t. </w:t>
      </w:r>
    </w:p>
    <w:p w14:paraId="25D4DF93" w14:textId="49D5936A" w:rsidR="00143868" w:rsidRPr="000F1CA3" w:rsidRDefault="00143868" w:rsidP="00143868">
      <w:pPr>
        <w:pStyle w:val="activity-numbered"/>
      </w:pPr>
      <w:r w:rsidRPr="000F1CA3">
        <w:t>5</w:t>
      </w:r>
      <w:r w:rsidRPr="000F1CA3">
        <w:tab/>
        <w:t xml:space="preserve">Can you jump? Yes, </w:t>
      </w:r>
      <w:r w:rsidRPr="000F1CA3">
        <w:rPr>
          <w:rStyle w:val="wol"/>
        </w:rPr>
        <w:t>                              </w:t>
      </w:r>
      <w:r w:rsidRPr="000F1CA3">
        <w:t>.</w:t>
      </w:r>
    </w:p>
    <w:p w14:paraId="7291C811" w14:textId="77777777" w:rsidR="00143868" w:rsidRPr="002D2043" w:rsidRDefault="00143868" w:rsidP="00143868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629990E8" w14:textId="04019BC5" w:rsidR="006109AF" w:rsidRPr="002D2043" w:rsidRDefault="006109AF" w:rsidP="006109AF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8F209F" wp14:editId="224E45B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44" style="position:absolute;margin-left:0;margin-top:-.05pt;width:117.35pt;height:21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6AE1277" w14:textId="19F4D940" w:rsidR="00143868" w:rsidRDefault="00143868" w:rsidP="00143868">
      <w:pPr>
        <w:pStyle w:val="instruction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445F2746" wp14:editId="2FD48752">
                <wp:simplePos x="0" y="0"/>
                <wp:positionH relativeFrom="column">
                  <wp:posOffset>1408176</wp:posOffset>
                </wp:positionH>
                <wp:positionV relativeFrom="paragraph">
                  <wp:posOffset>2084832</wp:posOffset>
                </wp:positionV>
                <wp:extent cx="2367915" cy="447675"/>
                <wp:effectExtent l="0" t="0" r="0" b="0"/>
                <wp:wrapNone/>
                <wp:docPr id="102631474" name="Group 1026314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7915" cy="447675"/>
                          <a:chOff x="0" y="0"/>
                          <a:chExt cx="2367915" cy="447675"/>
                        </a:xfrm>
                      </wpg:grpSpPr>
                      <wps:wsp>
                        <wps:cNvPr id="102631475" name="Text Box 102631475"/>
                        <wps:cNvSpPr txBox="1"/>
                        <wps:spPr>
                          <a:xfrm>
                            <a:off x="0" y="0"/>
                            <a:ext cx="63055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47D0FF" w14:textId="77777777" w:rsidR="00143868" w:rsidRDefault="00143868" w:rsidP="0014386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10CFC531" wp14:editId="0DCCB528">
                                    <wp:extent cx="165100" cy="177800"/>
                                    <wp:effectExtent l="0" t="0" r="0" b="0"/>
                                    <wp:docPr id="102631479" name="Picture 10263147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2631467" name="WC1Scross.jpg"/>
                                            <pic:cNvPicPr/>
                                          </pic:nvPicPr>
                                          <pic:blipFill>
                                            <a:blip r:embed="rId4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65100" cy="177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462979BD" w14:textId="77777777" w:rsidR="00143868" w:rsidRDefault="00143868" w:rsidP="0014386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76" name="Text Box 102631476"/>
                        <wps:cNvSpPr txBox="1"/>
                        <wps:spPr>
                          <a:xfrm>
                            <a:off x="1737360" y="0"/>
                            <a:ext cx="63055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4E7688" w14:textId="77777777" w:rsidR="00143868" w:rsidRDefault="00143868" w:rsidP="00143868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437CFA3" wp14:editId="0C2557E4">
                                    <wp:extent cx="165100" cy="177800"/>
                                    <wp:effectExtent l="0" t="0" r="0" b="0"/>
                                    <wp:docPr id="102631480" name="Picture 10263148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2631467" name="WC1Scross.jpg"/>
                                            <pic:cNvPicPr/>
                                          </pic:nvPicPr>
                                          <pic:blipFill>
                                            <a:blip r:embed="rId4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65100" cy="177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3A25FF52" w14:textId="77777777" w:rsidR="00143868" w:rsidRDefault="00143868" w:rsidP="0014386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5F2746" id="Group 102631474" o:spid="_x0000_s1045" style="position:absolute;left:0;text-align:left;margin-left:110.9pt;margin-top:164.15pt;width:186.45pt;height:35.25pt;z-index:251722752;mso-width-relative:margin;mso-height-relative:margin" coordsize="23679,447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">
                <v:shape id="Text Box 102631475" o:spid="_x0000_s1046" type="#_x0000_t202" style="position:absolute;width:6305;height:447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" filled="f" stroked="f" strokeweight=".5pt">
                  <v:textbox>
                    <w:txbxContent>
                      <w:p w14:paraId="0847D0FF" w14:textId="77777777" w:rsidR="00143868" w:rsidRDefault="00143868" w:rsidP="00143868">
                        <w:r>
                          <w:rPr>
                            <w:noProof/>
                          </w:rPr>
                          <w:drawing>
                            <wp:inline distT="0" distB="0" distL="0" distR="0" wp14:anchorId="10CFC531" wp14:editId="0DCCB528">
                              <wp:extent cx="165100" cy="177800"/>
                              <wp:effectExtent l="0" t="0" r="0" b="0"/>
                              <wp:docPr id="102631479" name="Picture 10263147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02631467" name="WC1Scross.jpg"/>
                                      <pic:cNvPicPr/>
                                    </pic:nvPicPr>
                                    <pic:blipFill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65100" cy="177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462979BD" w14:textId="77777777" w:rsidR="00143868" w:rsidRDefault="00143868" w:rsidP="00143868"/>
                    </w:txbxContent>
                  </v:textbox>
                </v:shape>
                <v:shape id="Text Box 102631476" o:spid="_x0000_s1047" type="#_x0000_t202" style="position:absolute;left:17373;width:6306;height:447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" filled="f" stroked="f" strokeweight=".5pt">
                  <v:textbox>
                    <w:txbxContent>
                      <w:p w14:paraId="014E7688" w14:textId="77777777" w:rsidR="00143868" w:rsidRDefault="00143868" w:rsidP="00143868">
                        <w:r>
                          <w:rPr>
                            <w:noProof/>
                          </w:rPr>
                          <w:drawing>
                            <wp:inline distT="0" distB="0" distL="0" distR="0" wp14:anchorId="2437CFA3" wp14:editId="0C2557E4">
                              <wp:extent cx="165100" cy="177800"/>
                              <wp:effectExtent l="0" t="0" r="0" b="0"/>
                              <wp:docPr id="102631480" name="Picture 10263148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02631467" name="WC1Scross.jpg"/>
                                      <pic:cNvPicPr/>
                                    </pic:nvPicPr>
                                    <pic:blipFill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65100" cy="1778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A25FF52" w14:textId="77777777" w:rsidR="00143868" w:rsidRDefault="00143868" w:rsidP="00143868"/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19D5B7E" wp14:editId="07581D79">
                <wp:simplePos x="0" y="0"/>
                <wp:positionH relativeFrom="column">
                  <wp:posOffset>1410462</wp:posOffset>
                </wp:positionH>
                <wp:positionV relativeFrom="paragraph">
                  <wp:posOffset>819150</wp:posOffset>
                </wp:positionV>
                <wp:extent cx="2367915" cy="447675"/>
                <wp:effectExtent l="0" t="0" r="0" b="0"/>
                <wp:wrapNone/>
                <wp:docPr id="102631471" name="Group 1026314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7915" cy="447675"/>
                          <a:chOff x="0" y="0"/>
                          <a:chExt cx="2367915" cy="447675"/>
                        </a:xfrm>
                      </wpg:grpSpPr>
                      <wps:wsp>
                        <wps:cNvPr id="102631469" name="Text Box 102631469"/>
                        <wps:cNvSpPr txBox="1"/>
                        <wps:spPr>
                          <a:xfrm>
                            <a:off x="0" y="0"/>
                            <a:ext cx="63055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A977BC" w14:textId="77777777" w:rsidR="00143868" w:rsidRDefault="00143868" w:rsidP="00143868">
                              <w:r w:rsidRPr="000F1CA3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6948F5DD" wp14:editId="2F0D0EA1">
                                    <wp:extent cx="177800" cy="203200"/>
                                    <wp:effectExtent l="0" t="0" r="0" b="0"/>
                                    <wp:docPr id="102631472" name="Picture 10263147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33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77800" cy="203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736319B9" w14:textId="77777777" w:rsidR="00143868" w:rsidRDefault="00143868" w:rsidP="0014386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1470" name="Text Box 102631470"/>
                        <wps:cNvSpPr txBox="1"/>
                        <wps:spPr>
                          <a:xfrm>
                            <a:off x="1737360" y="0"/>
                            <a:ext cx="630555" cy="447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F70D2F" w14:textId="77777777" w:rsidR="00143868" w:rsidRDefault="00143868" w:rsidP="00143868">
                              <w:r w:rsidRPr="000F1CA3">
                                <w:rPr>
                                  <w:noProof/>
                                  <w:position w:val="-6"/>
                                  <w:lang w:eastAsia="es-ES"/>
                                </w:rPr>
                                <w:drawing>
                                  <wp:inline distT="0" distB="0" distL="0" distR="0" wp14:anchorId="647904CC" wp14:editId="11B9F9BA">
                                    <wp:extent cx="177800" cy="203200"/>
                                    <wp:effectExtent l="0" t="0" r="0" b="0"/>
                                    <wp:docPr id="102631473" name="Picture 10263147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33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77800" cy="203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7AC17D9E" w14:textId="77777777" w:rsidR="00143868" w:rsidRDefault="00143868" w:rsidP="0014386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9D5B7E" id="Group 102631471" o:spid="_x0000_s1048" style="position:absolute;left:0;text-align:left;margin-left:111.05pt;margin-top:64.5pt;width:186.45pt;height:35.25pt;z-index:251721728" coordsize="23679,447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">
                <v:shape id="Text Box 102631469" o:spid="_x0000_s1049" type="#_x0000_t202" style="position:absolute;width:6305;height:447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" filled="f" stroked="f" strokeweight=".5pt">
                  <v:textbox>
                    <w:txbxContent>
                      <w:p w14:paraId="0FA977BC" w14:textId="77777777" w:rsidR="00143868" w:rsidRDefault="00143868" w:rsidP="00143868">
                        <w:r w:rsidRPr="000F1CA3">
                          <w:rPr>
                            <w:noProof/>
                            <w:position w:val="-6"/>
                            <w:lang w:eastAsia="es-ES"/>
                          </w:rPr>
                          <w:drawing>
                            <wp:inline distT="0" distB="0" distL="0" distR="0" wp14:anchorId="6948F5DD" wp14:editId="2F0D0EA1">
                              <wp:extent cx="177800" cy="203200"/>
                              <wp:effectExtent l="0" t="0" r="0" b="0"/>
                              <wp:docPr id="102631472" name="Picture 10263147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4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7800" cy="2032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736319B9" w14:textId="77777777" w:rsidR="00143868" w:rsidRDefault="00143868" w:rsidP="00143868"/>
                    </w:txbxContent>
                  </v:textbox>
                </v:shape>
                <v:shape id="Text Box 102631470" o:spid="_x0000_s1050" type="#_x0000_t202" style="position:absolute;left:17373;width:6306;height:447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" filled="f" stroked="f" strokeweight=".5pt">
                  <v:textbox>
                    <w:txbxContent>
                      <w:p w14:paraId="22F70D2F" w14:textId="77777777" w:rsidR="00143868" w:rsidRDefault="00143868" w:rsidP="00143868">
                        <w:r w:rsidRPr="000F1CA3">
                          <w:rPr>
                            <w:noProof/>
                            <w:position w:val="-6"/>
                            <w:lang w:eastAsia="es-ES"/>
                          </w:rPr>
                          <w:drawing>
                            <wp:inline distT="0" distB="0" distL="0" distR="0" wp14:anchorId="647904CC" wp14:editId="11B9F9BA">
                              <wp:extent cx="177800" cy="203200"/>
                              <wp:effectExtent l="0" t="0" r="0" b="0"/>
                              <wp:docPr id="102631473" name="Picture 10263147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4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7800" cy="2032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7AC17D9E" w14:textId="77777777" w:rsidR="00143868" w:rsidRDefault="00143868" w:rsidP="00143868"/>
                    </w:txbxContent>
                  </v:textbox>
                </v:shape>
              </v:group>
            </w:pict>
          </mc:Fallback>
        </mc:AlternateContent>
      </w: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76C03A60" wp14:editId="5A6F65C6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color w:val="767171" w:themeColor="background2" w:themeShade="80"/>
        </w:rPr>
        <w:t>3</w:t>
      </w:r>
      <w:r>
        <w:t xml:space="preserve"> </w:t>
      </w:r>
      <w:r w:rsidRPr="000F1CA3">
        <w:t>Listen and number.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</w:tblGrid>
      <w:tr w:rsidR="00143868" w14:paraId="0A305006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7F07140D" w14:textId="77777777" w:rsidR="00143868" w:rsidRDefault="00143868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944788" wp14:editId="7EA04D52">
                  <wp:extent cx="985814" cy="764697"/>
                  <wp:effectExtent l="0" t="0" r="508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814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D993919" w14:textId="77777777" w:rsidR="00143868" w:rsidRDefault="00143868" w:rsidP="00331079">
            <w:pPr>
              <w:ind w:left="397"/>
            </w:pPr>
            <w:r>
              <w:rPr>
                <w:noProof/>
              </w:rPr>
              <w:drawing>
                <wp:inline distT="0" distB="0" distL="0" distR="0" wp14:anchorId="4016D347" wp14:editId="66C32E4F">
                  <wp:extent cx="951433" cy="709676"/>
                  <wp:effectExtent l="0" t="0" r="1270" b="1905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8313" cy="714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3868" w:rsidRPr="00685431" w14:paraId="6BDBE6F6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7A7AA4C8" w14:textId="77777777" w:rsidR="00143868" w:rsidRPr="00685431" w:rsidRDefault="00143868" w:rsidP="00331079">
            <w:pPr>
              <w:pStyle w:val="activity-numbered--centered"/>
            </w:pPr>
            <w:r w:rsidRPr="000F1CA3">
              <w:t>A</w:t>
            </w:r>
            <w:r w:rsidRPr="002D2043">
              <w:t> </w:t>
            </w:r>
            <w:r w:rsidRPr="000F1CA3">
              <w:rPr>
                <w:rStyle w:val="checkbox"/>
              </w:rPr>
              <w:t>☐</w:t>
            </w:r>
          </w:p>
        </w:tc>
        <w:tc>
          <w:tcPr>
            <w:tcW w:w="2778" w:type="dxa"/>
            <w:vAlign w:val="center"/>
          </w:tcPr>
          <w:p w14:paraId="4E108C1C" w14:textId="77777777" w:rsidR="00143868" w:rsidRPr="00685431" w:rsidRDefault="00143868" w:rsidP="00331079">
            <w:pPr>
              <w:pStyle w:val="activity-numbered--centered"/>
            </w:pPr>
            <w:r>
              <w:t>B</w:t>
            </w:r>
            <w:r w:rsidRPr="002D2043">
              <w:t> </w:t>
            </w:r>
            <w:r w:rsidRPr="000F1CA3">
              <w:rPr>
                <w:rStyle w:val="checkbox"/>
              </w:rPr>
              <w:t>☐</w:t>
            </w:r>
          </w:p>
        </w:tc>
      </w:tr>
      <w:tr w:rsidR="00143868" w14:paraId="6F07B8E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6E384E92" w14:textId="77777777" w:rsidR="00143868" w:rsidRDefault="00143868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CE36EE" wp14:editId="68D47FB6">
                  <wp:extent cx="411480" cy="874397"/>
                  <wp:effectExtent l="0" t="0" r="0" b="190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766" cy="879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12B23C4" w14:textId="77777777" w:rsidR="00143868" w:rsidRDefault="00143868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9ED4A0" wp14:editId="3B34625A">
                  <wp:extent cx="530352" cy="862814"/>
                  <wp:effectExtent l="0" t="0" r="3175" b="127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194" cy="869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3868" w14:paraId="18429AAA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164D06DB" w14:textId="77777777" w:rsidR="00143868" w:rsidRDefault="00143868" w:rsidP="00331079">
            <w:pPr>
              <w:pStyle w:val="activity-numbered--centered"/>
            </w:pPr>
            <w:r>
              <w:t>C</w:t>
            </w:r>
            <w:r w:rsidRPr="002D2043">
              <w:t> </w:t>
            </w:r>
            <w:r w:rsidRPr="000F1CA3">
              <w:rPr>
                <w:rStyle w:val="checkbox"/>
              </w:rPr>
              <w:t>☐</w:t>
            </w:r>
          </w:p>
        </w:tc>
        <w:tc>
          <w:tcPr>
            <w:tcW w:w="2778" w:type="dxa"/>
            <w:vAlign w:val="center"/>
          </w:tcPr>
          <w:p w14:paraId="240CC086" w14:textId="77777777" w:rsidR="00143868" w:rsidRDefault="00143868" w:rsidP="00331079">
            <w:pPr>
              <w:pStyle w:val="activity-numbered--centered"/>
            </w:pPr>
            <w:r>
              <w:t>D</w:t>
            </w:r>
            <w:r w:rsidRPr="002D2043">
              <w:t> </w:t>
            </w:r>
            <w:r w:rsidRPr="000F1CA3">
              <w:rPr>
                <w:rStyle w:val="checkbox"/>
              </w:rPr>
              <w:t>☐</w:t>
            </w:r>
          </w:p>
        </w:tc>
      </w:tr>
    </w:tbl>
    <w:p w14:paraId="4E343842" w14:textId="77777777" w:rsidR="00143868" w:rsidRPr="00683C0B" w:rsidRDefault="00143868" w:rsidP="00143868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B9DA76E" wp14:editId="63ADEC7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51" style="position:absolute;margin-left:0;margin-top:-.05pt;width:117.35pt;height:21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VYMdpAIAALo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CbVYMdpAIAALo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6765113" w14:textId="77777777" w:rsidR="00143868" w:rsidRDefault="00143868" w:rsidP="00143868">
      <w:pPr>
        <w:pStyle w:val="instruction"/>
        <w:spacing w:after="120"/>
      </w:pPr>
      <w:r>
        <w:t>8</w:t>
      </w:r>
      <w:r>
        <w:tab/>
      </w:r>
      <w:r w:rsidRPr="000F1CA3">
        <w:t xml:space="preserve">Look and say </w:t>
      </w:r>
      <w:r w:rsidRPr="00F42C9A">
        <w:rPr>
          <w:rStyle w:val="bold-italic"/>
          <w:b/>
        </w:rPr>
        <w:t>I can</w:t>
      </w:r>
      <w:r w:rsidRPr="000F1CA3">
        <w:rPr>
          <w:rStyle w:val="bold-italic"/>
        </w:rPr>
        <w:t xml:space="preserve"> </w:t>
      </w:r>
      <w:r w:rsidRPr="000F1CA3">
        <w:t xml:space="preserve">or </w:t>
      </w:r>
      <w:r w:rsidRPr="00F42C9A">
        <w:rPr>
          <w:rStyle w:val="bold-italic"/>
          <w:b/>
        </w:rPr>
        <w:t>I can’t</w:t>
      </w:r>
      <w:r w:rsidRPr="000F1CA3">
        <w:t>.</w:t>
      </w:r>
    </w:p>
    <w:p w14:paraId="64112F79" w14:textId="77777777" w:rsidR="00143868" w:rsidRPr="00F00602" w:rsidRDefault="00143868" w:rsidP="00143868">
      <w:pPr>
        <w:pStyle w:val="activity-numbered"/>
        <w:spacing w:line="240" w:lineRule="auto"/>
      </w:pPr>
      <w:r>
        <w:rPr>
          <w:noProof/>
        </w:rPr>
        <w:drawing>
          <wp:inline distT="0" distB="0" distL="0" distR="0" wp14:anchorId="718314E4" wp14:editId="4CC56D4E">
            <wp:extent cx="6116320" cy="2635885"/>
            <wp:effectExtent l="0" t="0" r="5080" b="5715"/>
            <wp:docPr id="102631481" name="Picture 102631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81" name="WC1SU3zg.jp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63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7328A" w14:textId="77777777" w:rsidR="00143868" w:rsidRPr="00683C0B" w:rsidRDefault="00143868" w:rsidP="00143868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150D8802" w14:textId="03E2865E" w:rsidR="00B40B86" w:rsidRPr="000F6548" w:rsidRDefault="00143868" w:rsidP="00143868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FF3A8D" wp14:editId="76761EAB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931402" w14:textId="4E12AFD8" w:rsidR="00143868" w:rsidRDefault="00143868" w:rsidP="00143868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D01259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7371AF" wp14:editId="48DD2236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FF3A8D" id="Text Box 6" o:spid="_x0000_s1052" type="#_x0000_t202" style="position:absolute;left:0;text-align:left;margin-left:400.8pt;margin-top:63.7pt;width:36.1pt;height:27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Nw2QU0zAgAAWA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70931402" w14:textId="4E12AFD8" w:rsidR="00143868" w:rsidRDefault="00143868" w:rsidP="00143868">
                      <w:pPr>
                        <w:jc w:val="center"/>
                      </w:pPr>
                      <w:r>
                        <w:t>4</w:t>
                      </w:r>
                      <w:r w:rsidR="00D01259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57371AF" wp14:editId="48DD2236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C837218" wp14:editId="49BCD2D1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0B86" w:rsidRPr="000F6548" w:rsidSect="00224951">
      <w:headerReference w:type="default" r:id="rId57"/>
      <w:footerReference w:type="default" r:id="rId58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3BD507" w14:textId="77777777" w:rsidR="00FD4BDC" w:rsidRDefault="00FD4BDC" w:rsidP="00B7780C">
      <w:r>
        <w:separator/>
      </w:r>
    </w:p>
  </w:endnote>
  <w:endnote w:type="continuationSeparator" w:id="0">
    <w:p w14:paraId="2B9AE8D7" w14:textId="77777777" w:rsidR="00FD4BDC" w:rsidRDefault="00FD4BDC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MS Mincho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400E7653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F306FF">
      <w:rPr>
        <w:rStyle w:val="PageNumber"/>
      </w:rPr>
      <w:t>Beehive 1</w:t>
    </w:r>
    <w:r w:rsidR="00F306FF" w:rsidRPr="00DA2675">
      <w:rPr>
        <w:rStyle w:val="PageNumber"/>
      </w:rPr>
      <w:t xml:space="preserve"> • </w:t>
    </w:r>
    <w:r w:rsidR="00F306FF">
      <w:rPr>
        <w:rStyle w:val="PageNumber"/>
      </w:rPr>
      <w:t xml:space="preserve">Unit </w:t>
    </w:r>
    <w:r w:rsidR="00F306FF">
      <w:rPr>
        <w:rStyle w:val="PageNumber"/>
      </w:rPr>
      <w:t>3</w:t>
    </w:r>
    <w:r w:rsidR="00F306FF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B541B4" w14:textId="77777777" w:rsidR="00FD4BDC" w:rsidRDefault="00FD4BDC" w:rsidP="00B7780C">
      <w:r>
        <w:separator/>
      </w:r>
    </w:p>
  </w:footnote>
  <w:footnote w:type="continuationSeparator" w:id="0">
    <w:p w14:paraId="1FBB901D" w14:textId="77777777" w:rsidR="00FD4BDC" w:rsidRDefault="00FD4BDC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7F93F570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657F5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1C5"/>
    <w:rsid w:val="00142C7A"/>
    <w:rsid w:val="00143868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8CA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A5BDB"/>
    <w:rsid w:val="002B1A33"/>
    <w:rsid w:val="002B1DD3"/>
    <w:rsid w:val="002B2F37"/>
    <w:rsid w:val="002B46CF"/>
    <w:rsid w:val="002B559A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1670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0F9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9BB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0E6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5F4719"/>
    <w:rsid w:val="005F68E5"/>
    <w:rsid w:val="0060001C"/>
    <w:rsid w:val="00601C4B"/>
    <w:rsid w:val="00604771"/>
    <w:rsid w:val="006055A1"/>
    <w:rsid w:val="00606D31"/>
    <w:rsid w:val="00606E47"/>
    <w:rsid w:val="006109AF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2BEC"/>
    <w:rsid w:val="007B7507"/>
    <w:rsid w:val="007B7626"/>
    <w:rsid w:val="007C01E1"/>
    <w:rsid w:val="007C10A5"/>
    <w:rsid w:val="007C1F66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360C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177B7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0FDA"/>
    <w:rsid w:val="00A8134E"/>
    <w:rsid w:val="00A82D03"/>
    <w:rsid w:val="00A832D9"/>
    <w:rsid w:val="00A86195"/>
    <w:rsid w:val="00A90B7C"/>
    <w:rsid w:val="00A9365B"/>
    <w:rsid w:val="00A93B28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3C1D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50D1C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280E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1259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4E49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2B51"/>
    <w:rsid w:val="00F25BFC"/>
    <w:rsid w:val="00F306FF"/>
    <w:rsid w:val="00F325D8"/>
    <w:rsid w:val="00F342DC"/>
    <w:rsid w:val="00F37B3D"/>
    <w:rsid w:val="00F42C9A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774FF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4BDC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60.jpg"/><Relationship Id="rId21" Type="http://schemas.openxmlformats.org/officeDocument/2006/relationships/image" Target="media/image11.jpeg"/><Relationship Id="rId34" Type="http://schemas.openxmlformats.org/officeDocument/2006/relationships/image" Target="media/image22.jpeg"/><Relationship Id="rId42" Type="http://schemas.openxmlformats.org/officeDocument/2006/relationships/image" Target="media/image270.jpg"/><Relationship Id="rId47" Type="http://schemas.openxmlformats.org/officeDocument/2006/relationships/image" Target="media/image32.jpeg"/><Relationship Id="rId50" Type="http://schemas.openxmlformats.org/officeDocument/2006/relationships/image" Target="media/image35.jpeg"/><Relationship Id="rId55" Type="http://schemas.openxmlformats.org/officeDocument/2006/relationships/image" Target="media/image390.emf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9.jpg"/><Relationship Id="rId11" Type="http://schemas.openxmlformats.org/officeDocument/2006/relationships/image" Target="media/image1.jpg"/><Relationship Id="rId24" Type="http://schemas.openxmlformats.org/officeDocument/2006/relationships/image" Target="media/image14.jpg"/><Relationship Id="rId32" Type="http://schemas.openxmlformats.org/officeDocument/2006/relationships/image" Target="media/image200.jpg"/><Relationship Id="rId37" Type="http://schemas.openxmlformats.org/officeDocument/2006/relationships/image" Target="media/image25.jpeg"/><Relationship Id="rId40" Type="http://schemas.openxmlformats.org/officeDocument/2006/relationships/image" Target="media/image27.jpg"/><Relationship Id="rId45" Type="http://schemas.openxmlformats.org/officeDocument/2006/relationships/image" Target="media/image30.jpg"/><Relationship Id="rId53" Type="http://schemas.openxmlformats.org/officeDocument/2006/relationships/image" Target="media/image38.jpg"/><Relationship Id="rId58" Type="http://schemas.openxmlformats.org/officeDocument/2006/relationships/footer" Target="footer1.xml"/><Relationship Id="rId5" Type="http://schemas.openxmlformats.org/officeDocument/2006/relationships/numbering" Target="numbering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g"/><Relationship Id="rId35" Type="http://schemas.openxmlformats.org/officeDocument/2006/relationships/image" Target="media/image23.jpeg"/><Relationship Id="rId43" Type="http://schemas.openxmlformats.org/officeDocument/2006/relationships/image" Target="media/image28.jpg"/><Relationship Id="rId48" Type="http://schemas.openxmlformats.org/officeDocument/2006/relationships/image" Target="media/image33.jpeg"/><Relationship Id="rId56" Type="http://schemas.openxmlformats.org/officeDocument/2006/relationships/image" Target="media/image40.jpeg"/><Relationship Id="rId8" Type="http://schemas.openxmlformats.org/officeDocument/2006/relationships/webSettings" Target="webSettings.xml"/><Relationship Id="rId51" Type="http://schemas.openxmlformats.org/officeDocument/2006/relationships/image" Target="media/image36.jpeg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g"/><Relationship Id="rId33" Type="http://schemas.openxmlformats.org/officeDocument/2006/relationships/image" Target="media/image21.emf"/><Relationship Id="rId38" Type="http://schemas.openxmlformats.org/officeDocument/2006/relationships/image" Target="media/image26.jpg"/><Relationship Id="rId46" Type="http://schemas.openxmlformats.org/officeDocument/2006/relationships/image" Target="media/image31.jpeg"/><Relationship Id="rId59" Type="http://schemas.openxmlformats.org/officeDocument/2006/relationships/fontTable" Target="fontTable.xml"/><Relationship Id="rId20" Type="http://schemas.openxmlformats.org/officeDocument/2006/relationships/image" Target="media/image10.jpeg"/><Relationship Id="rId41" Type="http://schemas.openxmlformats.org/officeDocument/2006/relationships/image" Target="media/image210.emf"/><Relationship Id="rId54" Type="http://schemas.openxmlformats.org/officeDocument/2006/relationships/image" Target="media/image39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image" Target="media/image18.jpeg"/><Relationship Id="rId36" Type="http://schemas.openxmlformats.org/officeDocument/2006/relationships/image" Target="media/image24.jpeg"/><Relationship Id="rId49" Type="http://schemas.openxmlformats.org/officeDocument/2006/relationships/image" Target="media/image34.jpg"/><Relationship Id="rId57" Type="http://schemas.openxmlformats.org/officeDocument/2006/relationships/header" Target="header1.xml"/><Relationship Id="rId10" Type="http://schemas.openxmlformats.org/officeDocument/2006/relationships/endnotes" Target="endnotes.xml"/><Relationship Id="rId31" Type="http://schemas.openxmlformats.org/officeDocument/2006/relationships/image" Target="media/image190.jpg"/><Relationship Id="rId44" Type="http://schemas.openxmlformats.org/officeDocument/2006/relationships/image" Target="media/image29.jpeg"/><Relationship Id="rId52" Type="http://schemas.openxmlformats.org/officeDocument/2006/relationships/image" Target="media/image37.jpeg"/><Relationship Id="rId6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CEA55F-9470-EC47-81BB-BCDA82E948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36</TotalTime>
  <Pages>4</Pages>
  <Words>225</Words>
  <Characters>1287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19</cp:revision>
  <cp:lastPrinted>2022-05-10T10:47:00Z</cp:lastPrinted>
  <dcterms:created xsi:type="dcterms:W3CDTF">2022-05-10T10:48:00Z</dcterms:created>
  <dcterms:modified xsi:type="dcterms:W3CDTF">2022-06-30T09:34:00Z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